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623FE" w:rsidP="00865666" w:rsidRDefault="00B623FE" w14:paraId="56632A1F" w14:textId="77777777"/>
    <w:p w:rsidR="00423F71" w:rsidP="00865666" w:rsidRDefault="00423F71" w14:paraId="4F2B2B24" w14:textId="77777777"/>
    <w:p w:rsidRPr="00EB3DB4" w:rsidR="00EB3DB4" w:rsidP="00EB3DB4" w:rsidRDefault="00EB3DB4" w14:paraId="6CB5EAFD" w14:textId="77777777"/>
    <w:p w:rsidRPr="000F1089" w:rsidR="00EB3DB4" w:rsidP="003A425B" w:rsidRDefault="00DA194F" w14:paraId="48E5F1AA" w14:textId="0C1167FB">
      <w:pPr>
        <w:jc w:val="center"/>
        <w:rPr>
          <w:b/>
          <w:bCs/>
          <w:sz w:val="22"/>
          <w:szCs w:val="28"/>
        </w:rPr>
      </w:pPr>
      <w:r w:rsidRPr="000F1089">
        <w:rPr>
          <w:b/>
          <w:bCs/>
          <w:sz w:val="22"/>
          <w:szCs w:val="28"/>
        </w:rPr>
        <w:t>Remontée automatique des documents médicaux par MSSanté</w:t>
      </w:r>
    </w:p>
    <w:p w:rsidR="00F36496" w:rsidP="00EB3DB4" w:rsidRDefault="00F36496" w14:paraId="1FC896A8" w14:textId="77777777"/>
    <w:p w:rsidR="00753DD8" w:rsidP="00EB3DB4" w:rsidRDefault="00753DD8" w14:paraId="48A3A1E9" w14:textId="77777777">
      <w:pPr>
        <w:rPr>
          <w:lang w:val="fr-FR"/>
        </w:rPr>
      </w:pPr>
    </w:p>
    <w:p w:rsidR="00E64F5A" w:rsidP="679F5A91" w:rsidRDefault="002243F6" w14:paraId="792E0625" w14:textId="3D101891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</w:pPr>
      <w:r w:rsidRPr="679F5A91" w:rsidR="002243F6">
        <w:rPr>
          <w:rFonts w:ascii="Arial" w:hAnsi="Arial" w:eastAsia="Arial" w:cs="Arial" w:asciiTheme="minorAscii" w:hAnsiTheme="minorAscii" w:eastAsiaTheme="minorAscii" w:cstheme="minorAscii"/>
          <w:sz w:val="18"/>
          <w:szCs w:val="18"/>
          <w:lang w:val="fr-FR"/>
        </w:rPr>
        <w:t>Ce document a pour objet de décrire le</w:t>
      </w:r>
      <w:r w:rsidRPr="679F5A91" w:rsidR="002243F6">
        <w:rPr>
          <w:rFonts w:ascii="Arial" w:hAnsi="Arial" w:eastAsia="Arial" w:cs="Arial" w:asciiTheme="minorAscii" w:hAnsiTheme="minorAscii" w:eastAsiaTheme="minorAscii" w:cstheme="minorAscii"/>
          <w:sz w:val="18"/>
          <w:szCs w:val="18"/>
          <w:lang w:val="fr-FR"/>
        </w:rPr>
        <w:t xml:space="preserve"> format du fichier </w:t>
      </w:r>
      <w:r w:rsidRPr="679F5A91" w:rsidR="00E64F5A">
        <w:rPr>
          <w:rFonts w:ascii="Arial" w:hAnsi="Arial" w:eastAsia="Arial" w:cs="Arial" w:asciiTheme="minorAscii" w:hAnsiTheme="minorAscii" w:eastAsiaTheme="minorAscii" w:cstheme="minorAscii"/>
          <w:sz w:val="18"/>
          <w:szCs w:val="18"/>
          <w:lang w:val="fr-FR"/>
        </w:rPr>
        <w:t xml:space="preserve">xml « trigger » </w:t>
      </w:r>
      <w:r w:rsidRPr="679F5A91" w:rsidR="00DD015D">
        <w:rPr>
          <w:rFonts w:ascii="Arial" w:hAnsi="Arial" w:eastAsia="Arial" w:cs="Arial" w:asciiTheme="minorAscii" w:hAnsiTheme="minorAscii" w:eastAsiaTheme="minorAscii" w:cstheme="minorAscii"/>
          <w:sz w:val="18"/>
          <w:szCs w:val="18"/>
          <w:lang w:val="fr-FR"/>
        </w:rPr>
        <w:t xml:space="preserve">qui définit les règles de remontée des documents médicaux par MSSanté </w:t>
      </w:r>
      <w:r w:rsidRPr="679F5A91" w:rsidR="005F7B65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>à des fins de suivi épidémiologique et de dépistage</w:t>
      </w:r>
      <w:r w:rsidRPr="679F5A91" w:rsidR="005F7B65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>.</w:t>
      </w:r>
    </w:p>
    <w:p w:rsidR="006815B3" w:rsidP="679F5A91" w:rsidRDefault="006815B3" w14:paraId="79F88838" w14:textId="77777777">
      <w:pPr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</w:pPr>
    </w:p>
    <w:p w:rsidR="00C54BAD" w:rsidP="679F5A91" w:rsidRDefault="00FA43A3" w14:paraId="52C805D6" w14:textId="1EAAA211">
      <w:pPr>
        <w:rPr>
          <w:rFonts w:ascii="Arial" w:hAnsi="Arial" w:eastAsia="Arial" w:cs="Arial" w:asciiTheme="minorAscii" w:hAnsiTheme="minorAscii" w:eastAsiaTheme="minorAscii" w:cstheme="minorAscii"/>
          <w:sz w:val="18"/>
          <w:szCs w:val="18"/>
          <w:lang w:val="fr-FR"/>
        </w:rPr>
      </w:pPr>
      <w:r w:rsidRPr="679F5A91" w:rsidR="00FA43A3">
        <w:rPr>
          <w:rFonts w:ascii="Arial" w:hAnsi="Arial" w:eastAsia="Arial" w:cs="Arial" w:asciiTheme="minorAscii" w:hAnsiTheme="minorAscii" w:eastAsiaTheme="minorAscii" w:cstheme="minorAscii"/>
          <w:sz w:val="18"/>
          <w:szCs w:val="18"/>
          <w:lang w:val="fr-FR"/>
        </w:rPr>
        <w:t xml:space="preserve">La publication de règles </w:t>
      </w:r>
      <w:r w:rsidRPr="679F5A91" w:rsidR="0037472B">
        <w:rPr>
          <w:rFonts w:ascii="Arial" w:hAnsi="Arial" w:eastAsia="Arial" w:cs="Arial" w:asciiTheme="minorAscii" w:hAnsiTheme="minorAscii" w:eastAsiaTheme="minorAscii" w:cstheme="minorAscii"/>
          <w:sz w:val="18"/>
          <w:szCs w:val="18"/>
          <w:lang w:val="fr-FR"/>
        </w:rPr>
        <w:t xml:space="preserve">de remontées des documents de santé par </w:t>
      </w:r>
      <w:r w:rsidRPr="679F5A91" w:rsidR="0037472B">
        <w:rPr>
          <w:rFonts w:ascii="Arial" w:hAnsi="Arial" w:eastAsia="Arial" w:cs="Arial" w:asciiTheme="minorAscii" w:hAnsiTheme="minorAscii" w:eastAsiaTheme="minorAscii" w:cstheme="minorAscii"/>
          <w:sz w:val="18"/>
          <w:szCs w:val="18"/>
          <w:lang w:val="fr-FR"/>
        </w:rPr>
        <w:t>MS</w:t>
      </w:r>
      <w:r w:rsidRPr="679F5A91" w:rsidR="0B133471">
        <w:rPr>
          <w:rFonts w:ascii="Arial" w:hAnsi="Arial" w:eastAsia="Arial" w:cs="Arial" w:asciiTheme="minorAscii" w:hAnsiTheme="minorAscii" w:eastAsiaTheme="minorAscii" w:cstheme="minorAscii"/>
          <w:sz w:val="18"/>
          <w:szCs w:val="18"/>
          <w:lang w:val="fr-FR"/>
        </w:rPr>
        <w:t>S</w:t>
      </w:r>
      <w:r w:rsidRPr="679F5A91" w:rsidR="0037472B">
        <w:rPr>
          <w:rFonts w:ascii="Arial" w:hAnsi="Arial" w:eastAsia="Arial" w:cs="Arial" w:asciiTheme="minorAscii" w:hAnsiTheme="minorAscii" w:eastAsiaTheme="minorAscii" w:cstheme="minorAscii"/>
          <w:sz w:val="18"/>
          <w:szCs w:val="18"/>
          <w:lang w:val="fr-FR"/>
        </w:rPr>
        <w:t>anté</w:t>
      </w:r>
      <w:r w:rsidRPr="679F5A91" w:rsidR="0037472B">
        <w:rPr>
          <w:rFonts w:ascii="Arial" w:hAnsi="Arial" w:eastAsia="Arial" w:cs="Arial" w:asciiTheme="minorAscii" w:hAnsiTheme="minorAscii" w:eastAsiaTheme="minorAscii" w:cstheme="minorAscii"/>
          <w:sz w:val="18"/>
          <w:szCs w:val="18"/>
          <w:lang w:val="fr-FR"/>
        </w:rPr>
        <w:t xml:space="preserve"> </w:t>
      </w:r>
      <w:r w:rsidRPr="679F5A91" w:rsidR="001B7B18">
        <w:rPr>
          <w:rFonts w:ascii="Arial" w:hAnsi="Arial" w:eastAsia="Arial" w:cs="Arial" w:asciiTheme="minorAscii" w:hAnsiTheme="minorAscii" w:eastAsiaTheme="minorAscii" w:cstheme="minorAscii"/>
          <w:sz w:val="18"/>
          <w:szCs w:val="18"/>
          <w:lang w:val="fr-FR"/>
        </w:rPr>
        <w:t xml:space="preserve">et </w:t>
      </w:r>
      <w:r w:rsidRPr="679F5A91" w:rsidR="00FA43A3">
        <w:rPr>
          <w:rFonts w:ascii="Arial" w:hAnsi="Arial" w:eastAsia="Arial" w:cs="Arial" w:asciiTheme="minorAscii" w:hAnsiTheme="minorAscii" w:eastAsiaTheme="minorAscii" w:cstheme="minorAscii"/>
          <w:sz w:val="18"/>
          <w:szCs w:val="18"/>
          <w:lang w:val="fr-FR"/>
        </w:rPr>
        <w:t>du fichier trigger</w:t>
      </w:r>
      <w:r w:rsidRPr="679F5A91" w:rsidR="001B7B18">
        <w:rPr>
          <w:rFonts w:ascii="Arial" w:hAnsi="Arial" w:eastAsia="Arial" w:cs="Arial" w:asciiTheme="minorAscii" w:hAnsiTheme="minorAscii" w:eastAsiaTheme="minorAscii" w:cstheme="minorAscii"/>
          <w:sz w:val="18"/>
          <w:szCs w:val="18"/>
          <w:lang w:val="fr-FR"/>
        </w:rPr>
        <w:t xml:space="preserve"> correspondant pour r</w:t>
      </w:r>
      <w:r w:rsidRPr="679F5A91" w:rsidR="00A5306E">
        <w:rPr>
          <w:rFonts w:ascii="Arial" w:hAnsi="Arial" w:eastAsia="Arial" w:cs="Arial" w:asciiTheme="minorAscii" w:hAnsiTheme="minorAscii" w:eastAsiaTheme="minorAscii" w:cstheme="minorAscii"/>
          <w:sz w:val="18"/>
          <w:szCs w:val="18"/>
          <w:lang w:val="fr-FR"/>
        </w:rPr>
        <w:t>é</w:t>
      </w:r>
      <w:r w:rsidRPr="679F5A91" w:rsidR="001B7B18">
        <w:rPr>
          <w:rFonts w:ascii="Arial" w:hAnsi="Arial" w:eastAsia="Arial" w:cs="Arial" w:asciiTheme="minorAscii" w:hAnsiTheme="minorAscii" w:eastAsiaTheme="minorAscii" w:cstheme="minorAscii"/>
          <w:sz w:val="18"/>
          <w:szCs w:val="18"/>
          <w:lang w:val="fr-FR"/>
        </w:rPr>
        <w:t>cup</w:t>
      </w:r>
      <w:r w:rsidRPr="679F5A91" w:rsidR="68FE8B46">
        <w:rPr>
          <w:rFonts w:ascii="Arial" w:hAnsi="Arial" w:eastAsia="Arial" w:cs="Arial" w:asciiTheme="minorAscii" w:hAnsiTheme="minorAscii" w:eastAsiaTheme="minorAscii" w:cstheme="minorAscii"/>
          <w:sz w:val="18"/>
          <w:szCs w:val="18"/>
          <w:lang w:val="fr-FR"/>
        </w:rPr>
        <w:t>é</w:t>
      </w:r>
      <w:r w:rsidRPr="679F5A91" w:rsidR="001B7B18">
        <w:rPr>
          <w:rFonts w:ascii="Arial" w:hAnsi="Arial" w:eastAsia="Arial" w:cs="Arial" w:asciiTheme="minorAscii" w:hAnsiTheme="minorAscii" w:eastAsiaTheme="minorAscii" w:cstheme="minorAscii"/>
          <w:sz w:val="18"/>
          <w:szCs w:val="18"/>
          <w:lang w:val="fr-FR"/>
        </w:rPr>
        <w:t>ration par les services numériques comme les LGO</w:t>
      </w:r>
      <w:r w:rsidRPr="679F5A91" w:rsidR="00FA43A3">
        <w:rPr>
          <w:rFonts w:ascii="Arial" w:hAnsi="Arial" w:eastAsia="Arial" w:cs="Arial" w:asciiTheme="minorAscii" w:hAnsiTheme="minorAscii" w:eastAsiaTheme="minorAscii" w:cstheme="minorAscii"/>
          <w:sz w:val="18"/>
          <w:szCs w:val="18"/>
          <w:lang w:val="fr-FR"/>
        </w:rPr>
        <w:t xml:space="preserve"> est </w:t>
      </w:r>
      <w:r w:rsidRPr="679F5A91" w:rsidR="00C54BAD">
        <w:rPr>
          <w:rFonts w:ascii="Arial" w:hAnsi="Arial" w:eastAsia="Arial" w:cs="Arial" w:asciiTheme="minorAscii" w:hAnsiTheme="minorAscii" w:eastAsiaTheme="minorAscii" w:cstheme="minorAscii"/>
          <w:sz w:val="18"/>
          <w:szCs w:val="18"/>
          <w:lang w:val="fr-FR"/>
        </w:rPr>
        <w:t xml:space="preserve">conditionnée à un cadre réglementaire strict. Chaque règle de remontée </w:t>
      </w:r>
      <w:r w:rsidRPr="679F5A91" w:rsidR="00A5306E">
        <w:rPr>
          <w:rFonts w:ascii="Arial" w:hAnsi="Arial" w:eastAsia="Arial" w:cs="Arial" w:asciiTheme="minorAscii" w:hAnsiTheme="minorAscii" w:eastAsiaTheme="minorAscii" w:cstheme="minorAscii"/>
          <w:sz w:val="18"/>
          <w:szCs w:val="18"/>
          <w:lang w:val="fr-FR"/>
        </w:rPr>
        <w:t>de documents</w:t>
      </w:r>
      <w:r w:rsidRPr="679F5A91" w:rsidR="00C54BAD">
        <w:rPr>
          <w:rFonts w:ascii="Arial" w:hAnsi="Arial" w:eastAsia="Arial" w:cs="Arial" w:asciiTheme="minorAscii" w:hAnsiTheme="minorAscii" w:eastAsiaTheme="minorAscii" w:cstheme="minorAscii"/>
          <w:sz w:val="18"/>
          <w:szCs w:val="18"/>
          <w:lang w:val="fr-FR"/>
        </w:rPr>
        <w:t xml:space="preserve"> fait l'objet d'un projet dédié </w:t>
      </w:r>
      <w:r w:rsidRPr="679F5A91" w:rsidR="009F7FD8">
        <w:rPr>
          <w:rFonts w:ascii="Arial" w:hAnsi="Arial" w:eastAsia="Arial" w:cs="Arial" w:asciiTheme="minorAscii" w:hAnsiTheme="minorAscii" w:eastAsiaTheme="minorAscii" w:cstheme="minorAscii"/>
          <w:sz w:val="18"/>
          <w:szCs w:val="18"/>
          <w:lang w:val="fr-FR"/>
        </w:rPr>
        <w:t xml:space="preserve">impliquant les </w:t>
      </w:r>
      <w:r w:rsidRPr="679F5A91" w:rsidR="009F7FD8">
        <w:rPr>
          <w:rFonts w:ascii="Arial" w:hAnsi="Arial" w:eastAsia="Arial" w:cs="Arial" w:asciiTheme="minorAscii" w:hAnsiTheme="minorAscii" w:eastAsiaTheme="minorAscii" w:cstheme="minorAscii"/>
          <w:sz w:val="18"/>
          <w:szCs w:val="18"/>
          <w:lang w:val="fr-FR"/>
        </w:rPr>
        <w:t>r</w:t>
      </w:r>
      <w:r w:rsidRPr="679F5A91" w:rsidR="620128DF">
        <w:rPr>
          <w:rFonts w:ascii="Arial" w:hAnsi="Arial" w:eastAsia="Arial" w:cs="Arial" w:asciiTheme="minorAscii" w:hAnsiTheme="minorAscii" w:eastAsiaTheme="minorAscii" w:cstheme="minorAscii"/>
          <w:sz w:val="18"/>
          <w:szCs w:val="18"/>
          <w:lang w:val="fr-FR"/>
        </w:rPr>
        <w:t>e</w:t>
      </w:r>
      <w:r w:rsidRPr="679F5A91" w:rsidR="009F7FD8">
        <w:rPr>
          <w:rFonts w:ascii="Arial" w:hAnsi="Arial" w:eastAsia="Arial" w:cs="Arial" w:asciiTheme="minorAscii" w:hAnsiTheme="minorAscii" w:eastAsiaTheme="minorAscii" w:cstheme="minorAscii"/>
          <w:sz w:val="18"/>
          <w:szCs w:val="18"/>
          <w:lang w:val="fr-FR"/>
        </w:rPr>
        <w:t>présentants</w:t>
      </w:r>
      <w:r w:rsidRPr="679F5A91" w:rsidR="009F7FD8">
        <w:rPr>
          <w:rFonts w:ascii="Arial" w:hAnsi="Arial" w:eastAsia="Arial" w:cs="Arial" w:asciiTheme="minorAscii" w:hAnsiTheme="minorAscii" w:eastAsiaTheme="minorAscii" w:cstheme="minorAscii"/>
          <w:sz w:val="18"/>
          <w:szCs w:val="18"/>
          <w:lang w:val="fr-FR"/>
        </w:rPr>
        <w:t xml:space="preserve"> des professionnels de santé concernés, </w:t>
      </w:r>
      <w:r w:rsidRPr="679F5A91" w:rsidR="005C6237">
        <w:rPr>
          <w:rFonts w:ascii="Arial" w:hAnsi="Arial" w:eastAsia="Arial" w:cs="Arial" w:asciiTheme="minorAscii" w:hAnsiTheme="minorAscii" w:eastAsiaTheme="minorAscii" w:cstheme="minorAscii"/>
          <w:sz w:val="18"/>
          <w:szCs w:val="18"/>
          <w:lang w:val="fr-FR"/>
        </w:rPr>
        <w:t>les représentants des Entreprises du Numérique en Santé, les associations de patients et</w:t>
      </w:r>
      <w:r w:rsidRPr="679F5A91" w:rsidR="00E32CA2">
        <w:rPr>
          <w:rFonts w:ascii="Arial" w:hAnsi="Arial" w:eastAsia="Arial" w:cs="Arial" w:asciiTheme="minorAscii" w:hAnsiTheme="minorAscii" w:eastAsiaTheme="minorAscii" w:cstheme="minorAscii"/>
          <w:sz w:val="18"/>
          <w:szCs w:val="18"/>
          <w:lang w:val="fr-FR"/>
        </w:rPr>
        <w:t xml:space="preserve"> </w:t>
      </w:r>
      <w:r w:rsidRPr="679F5A91" w:rsidR="00A04B32">
        <w:rPr>
          <w:rFonts w:ascii="Arial" w:hAnsi="Arial" w:eastAsia="Arial" w:cs="Arial" w:asciiTheme="minorAscii" w:hAnsiTheme="minorAscii" w:eastAsiaTheme="minorAscii" w:cstheme="minorAscii"/>
          <w:sz w:val="18"/>
          <w:szCs w:val="18"/>
          <w:lang w:val="fr-FR"/>
        </w:rPr>
        <w:t>les institutions publics (</w:t>
      </w:r>
      <w:r w:rsidRPr="679F5A91" w:rsidR="00A04B32">
        <w:rPr>
          <w:rFonts w:ascii="Arial" w:hAnsi="Arial" w:eastAsia="Arial" w:cs="Arial" w:asciiTheme="minorAscii" w:hAnsiTheme="minorAscii" w:eastAsiaTheme="minorAscii" w:cstheme="minorAscii"/>
          <w:sz w:val="18"/>
          <w:szCs w:val="18"/>
          <w:lang w:val="fr-FR"/>
        </w:rPr>
        <w:t>Ministère</w:t>
      </w:r>
      <w:r w:rsidRPr="679F5A91" w:rsidR="00A04B32">
        <w:rPr>
          <w:rFonts w:ascii="Arial" w:hAnsi="Arial" w:eastAsia="Arial" w:cs="Arial" w:asciiTheme="minorAscii" w:hAnsiTheme="minorAscii" w:eastAsiaTheme="minorAscii" w:cstheme="minorAscii"/>
          <w:sz w:val="18"/>
          <w:szCs w:val="18"/>
          <w:lang w:val="fr-FR"/>
        </w:rPr>
        <w:t xml:space="preserve"> de la Santé, opérateurs publics…).  </w:t>
      </w:r>
    </w:p>
    <w:p w:rsidR="00C54BAD" w:rsidP="679F5A91" w:rsidRDefault="00C54BAD" w14:paraId="6165F593" w14:textId="77777777">
      <w:pPr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</w:pPr>
    </w:p>
    <w:p w:rsidR="001E7434" w:rsidP="679F5A91" w:rsidRDefault="003056B6" w14:paraId="51421F18" w14:textId="1994B54E">
      <w:pPr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</w:pPr>
      <w:r w:rsidRPr="679F5A91" w:rsidR="003056B6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>Une règle</w:t>
      </w:r>
      <w:r w:rsidRPr="679F5A91" w:rsidR="00B10185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 xml:space="preserve"> de remontée des documents </w:t>
      </w:r>
      <w:r w:rsidRPr="679F5A91" w:rsidR="001E7434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 xml:space="preserve">des documents </w:t>
      </w:r>
      <w:r w:rsidRPr="679F5A91" w:rsidR="002D7F4F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 xml:space="preserve">médicaux </w:t>
      </w:r>
      <w:r w:rsidRPr="679F5A91" w:rsidR="00D6529E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>est composée de tout ou partie</w:t>
      </w:r>
      <w:r w:rsidRPr="679F5A91" w:rsidR="003056B6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 xml:space="preserve"> des critères suivants :</w:t>
      </w:r>
    </w:p>
    <w:p w:rsidR="003056B6" w:rsidP="679F5A91" w:rsidRDefault="003056B6" w14:paraId="72726474" w14:textId="695DD095">
      <w:pPr>
        <w:pStyle w:val="Paragraphedeliste"/>
        <w:numPr>
          <w:ilvl w:val="0"/>
          <w:numId w:val="5"/>
        </w:numPr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</w:pPr>
      <w:r w:rsidRPr="679F5A91" w:rsidR="003056B6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>Type de document,</w:t>
      </w:r>
    </w:p>
    <w:p w:rsidR="003056B6" w:rsidP="679F5A91" w:rsidRDefault="003056B6" w14:paraId="5EB14FD0" w14:textId="40F98ABE">
      <w:pPr>
        <w:pStyle w:val="Paragraphedeliste"/>
        <w:numPr>
          <w:ilvl w:val="0"/>
          <w:numId w:val="5"/>
        </w:numPr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</w:pPr>
      <w:r w:rsidRPr="679F5A91" w:rsidR="003056B6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 xml:space="preserve">Analyse </w:t>
      </w:r>
      <w:r w:rsidRPr="679F5A91" w:rsidR="00AB0D0D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>porteuse de résultat (biologie médicale)</w:t>
      </w:r>
    </w:p>
    <w:p w:rsidR="00AB0D0D" w:rsidP="679F5A91" w:rsidRDefault="00AB0D0D" w14:paraId="4DB3B068" w14:textId="761597C7">
      <w:pPr>
        <w:pStyle w:val="Paragraphedeliste"/>
        <w:numPr>
          <w:ilvl w:val="0"/>
          <w:numId w:val="5"/>
        </w:numPr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</w:pPr>
      <w:r w:rsidRPr="679F5A91" w:rsidR="00AB0D0D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 xml:space="preserve">Codification CIS </w:t>
      </w:r>
    </w:p>
    <w:p w:rsidR="00AB0D0D" w:rsidP="679F5A91" w:rsidRDefault="00E82750" w14:paraId="23E722B8" w14:textId="5AEED353">
      <w:pPr>
        <w:pStyle w:val="Paragraphedeliste"/>
        <w:numPr>
          <w:ilvl w:val="0"/>
          <w:numId w:val="5"/>
        </w:numPr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</w:pPr>
      <w:r w:rsidRPr="679F5A91" w:rsidR="00E82750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 xml:space="preserve">Consentement du patient </w:t>
      </w:r>
      <w:r w:rsidRPr="679F5A91" w:rsidR="00C138A7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 xml:space="preserve"> </w:t>
      </w:r>
    </w:p>
    <w:p w:rsidR="00C138A7" w:rsidP="679F5A91" w:rsidRDefault="00C138A7" w14:paraId="5C26680B" w14:textId="2BFBCBA2">
      <w:pPr>
        <w:pStyle w:val="Paragraphedeliste"/>
        <w:numPr>
          <w:ilvl w:val="0"/>
          <w:numId w:val="5"/>
        </w:numPr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</w:pPr>
      <w:r w:rsidRPr="679F5A91" w:rsidR="00C138A7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>Adresse MSSanté destinataire</w:t>
      </w:r>
    </w:p>
    <w:p w:rsidR="00D950E3" w:rsidP="679F5A91" w:rsidRDefault="00D950E3" w14:paraId="580D337D" w14:textId="4F50A104">
      <w:pPr>
        <w:pStyle w:val="Paragraphedeliste"/>
        <w:numPr>
          <w:ilvl w:val="0"/>
          <w:numId w:val="5"/>
        </w:numPr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</w:pPr>
      <w:r w:rsidRPr="679F5A91" w:rsidR="00D950E3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 xml:space="preserve">Date de validation du document </w:t>
      </w:r>
    </w:p>
    <w:p w:rsidR="00C138A7" w:rsidP="679F5A91" w:rsidRDefault="00C138A7" w14:paraId="51510096" w14:textId="488C93F5">
      <w:pPr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</w:pPr>
    </w:p>
    <w:p w:rsidR="00001DCF" w:rsidP="679F5A91" w:rsidRDefault="002E1D37" w14:paraId="06749D42" w14:textId="71857A38">
      <w:pPr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</w:pPr>
      <w:r w:rsidRPr="679F5A91" w:rsidR="002E1D37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 xml:space="preserve">Le </w:t>
      </w:r>
      <w:r w:rsidRPr="679F5A91" w:rsidR="002E1D37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>fichier</w:t>
      </w:r>
      <w:r w:rsidRPr="679F5A91" w:rsidR="002E1D37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 xml:space="preserve"> trigger est </w:t>
      </w:r>
      <w:r w:rsidRPr="679F5A91" w:rsidR="002E1D37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>constitué</w:t>
      </w:r>
      <w:r w:rsidRPr="679F5A91" w:rsidR="002E1D37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 xml:space="preserve"> de </w:t>
      </w:r>
      <w:r w:rsidRPr="679F5A91" w:rsidR="002E1D37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>toutes</w:t>
      </w:r>
      <w:r w:rsidRPr="679F5A91" w:rsidR="002E1D37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 xml:space="preserve"> les </w:t>
      </w:r>
      <w:r w:rsidRPr="679F5A91" w:rsidR="002E1D37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>règles</w:t>
      </w:r>
      <w:r w:rsidRPr="679F5A91" w:rsidR="002E1D37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 xml:space="preserve"> de </w:t>
      </w:r>
      <w:r w:rsidRPr="679F5A91" w:rsidR="002E1D37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>remontée</w:t>
      </w:r>
      <w:r w:rsidRPr="679F5A91" w:rsidR="00F9231F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 xml:space="preserve"> des documents </w:t>
      </w:r>
      <w:r w:rsidRPr="679F5A91" w:rsidR="00F9231F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>médicaux</w:t>
      </w:r>
      <w:r w:rsidRPr="679F5A91" w:rsidR="00F9231F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 xml:space="preserve"> (</w:t>
      </w:r>
      <w:r w:rsidRPr="679F5A91" w:rsidR="00F9231F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>passées</w:t>
      </w:r>
      <w:r w:rsidRPr="679F5A91" w:rsidR="00F9231F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>, actives et futures</w:t>
      </w:r>
      <w:r w:rsidRPr="679F5A91" w:rsidR="005F07C8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 xml:space="preserve">). </w:t>
      </w:r>
    </w:p>
    <w:p w:rsidR="00001DCF" w:rsidP="679F5A91" w:rsidRDefault="002E1D37" w14:paraId="58DE6BF9" w14:textId="42DFB0C4">
      <w:pPr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</w:pPr>
      <w:r w:rsidRPr="679F5A91" w:rsidR="005F07C8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>Chaque</w:t>
      </w:r>
      <w:r w:rsidRPr="679F5A91" w:rsidR="005F07C8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 xml:space="preserve"> nouvelle version du </w:t>
      </w:r>
      <w:r w:rsidRPr="679F5A91" w:rsidR="005F07C8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>fichier</w:t>
      </w:r>
      <w:r w:rsidRPr="679F5A91" w:rsidR="005F07C8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 xml:space="preserve"> trigger </w:t>
      </w:r>
      <w:r w:rsidRPr="679F5A91" w:rsidR="005F07C8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>publiée</w:t>
      </w:r>
      <w:r w:rsidRPr="679F5A91" w:rsidR="005F07C8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 xml:space="preserve"> annule et </w:t>
      </w:r>
      <w:r w:rsidRPr="679F5A91" w:rsidR="005F07C8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>remplace</w:t>
      </w:r>
      <w:r w:rsidRPr="679F5A91" w:rsidR="005F07C8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 xml:space="preserve"> la version </w:t>
      </w:r>
      <w:r w:rsidRPr="679F5A91" w:rsidR="005F07C8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>précédente</w:t>
      </w:r>
      <w:r w:rsidRPr="679F5A91" w:rsidR="004C5882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 xml:space="preserve"> (voir exigence</w:t>
      </w:r>
      <w:r w:rsidRPr="679F5A91" w:rsidR="002F60B5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>s</w:t>
      </w:r>
      <w:r w:rsidRPr="679F5A91" w:rsidR="004C5882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 xml:space="preserve"> SC.T</w:t>
      </w:r>
      <w:r w:rsidRPr="679F5A91" w:rsidR="00EF7BC3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>RI.01,</w:t>
      </w:r>
      <w:r w:rsidRPr="679F5A91" w:rsidR="00EF7BC3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 xml:space="preserve"> </w:t>
      </w:r>
      <w:r w:rsidRPr="679F5A91" w:rsidR="00EF7BC3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>SC.TRI.02,</w:t>
      </w:r>
      <w:r w:rsidRPr="679F5A91" w:rsidR="00EF7BC3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 xml:space="preserve"> </w:t>
      </w:r>
      <w:r w:rsidRPr="679F5A91" w:rsidR="00EF7BC3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>SC.TRI.03</w:t>
      </w:r>
      <w:r w:rsidRPr="679F5A91" w:rsidR="004D1047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 xml:space="preserve"> du REM LGO</w:t>
      </w:r>
      <w:r w:rsidRPr="679F5A91" w:rsidR="002F60B5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>)</w:t>
      </w:r>
      <w:r w:rsidRPr="679F5A91" w:rsidR="005F07C8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>.</w:t>
      </w:r>
    </w:p>
    <w:p w:rsidR="4F18C014" w:rsidP="679F5A91" w:rsidRDefault="4F18C014" w14:paraId="66AF8A21" w14:textId="67E11A61">
      <w:pPr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</w:pPr>
      <w:r w:rsidRPr="679F5A91" w:rsidR="4F18C014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>Le fichier “trigger” est signé électroniquement avec la clé publique d'un certificat IGC Santé standard organisation code produit ORG_SIGN (cachet)</w:t>
      </w:r>
      <w:r w:rsidRPr="679F5A91" w:rsidR="4F18C014"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  <w:t>.</w:t>
      </w:r>
    </w:p>
    <w:p w:rsidR="4F18C014" w:rsidP="679F5A91" w:rsidRDefault="4F18C014" w14:paraId="6D92F2A6" w14:textId="4A7F690D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</w:pPr>
      <w:r w:rsidRPr="679F5A91" w:rsidR="4F18C014">
        <w:rPr>
          <w:rFonts w:ascii="Arial" w:hAnsi="Arial" w:eastAsia="Arial" w:cs="Arial" w:asciiTheme="minorAscii" w:hAnsiTheme="minorAscii" w:eastAsiaTheme="minorAscii" w:cstheme="minorAscii"/>
          <w:color w:val="auto"/>
          <w:sz w:val="18"/>
          <w:szCs w:val="18"/>
          <w:lang w:eastAsia="en-US" w:bidi="ar-SA"/>
        </w:rPr>
        <w:t xml:space="preserve">Pour </w:t>
      </w:r>
      <w:r w:rsidRPr="679F5A91" w:rsidR="4F18C014">
        <w:rPr>
          <w:rFonts w:ascii="Arial" w:hAnsi="Arial" w:eastAsia="Arial" w:cs="Arial" w:asciiTheme="minorAscii" w:hAnsiTheme="minorAscii" w:eastAsiaTheme="minorAscii" w:cstheme="minorAscii"/>
          <w:noProof w:val="0"/>
          <w:color w:val="auto"/>
          <w:sz w:val="18"/>
          <w:szCs w:val="18"/>
          <w:lang w:val="en-US" w:eastAsia="en-US" w:bidi="ar-SA"/>
        </w:rPr>
        <w:t>télécharger l'IGC Elémentaire de Test racine :</w:t>
      </w:r>
      <w:r w:rsidRPr="679F5A91" w:rsidR="4F18C014">
        <w:rPr>
          <w:rFonts w:ascii="Arial" w:hAnsi="Arial" w:eastAsia="Arial" w:cs="Arial" w:asciiTheme="minorAscii" w:hAnsiTheme="minorAscii" w:eastAsiaTheme="minorAscii" w:cstheme="minorAscii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hyperlink r:id="R497be47bbef54fc3">
        <w:r w:rsidRPr="679F5A91" w:rsidR="4F18C014">
          <w:rPr>
            <w:rStyle w:val="Lienhypertexte"/>
            <w:rFonts w:ascii="Arial" w:hAnsi="Arial" w:eastAsia="Arial" w:cs="Arial" w:asciiTheme="minorAscii" w:hAnsiTheme="minorAscii" w:eastAsiaTheme="minorAscii" w:cstheme="minorAscii"/>
            <w:strike w:val="0"/>
            <w:dstrike w:val="0"/>
            <w:noProof w:val="0"/>
            <w:color w:val="467886"/>
            <w:sz w:val="18"/>
            <w:szCs w:val="18"/>
            <w:u w:val="single"/>
            <w:lang w:val="en-US"/>
          </w:rPr>
          <w:t>http://igc-sante.esante.gouv.fr/PC%20TEST/</w:t>
        </w:r>
      </w:hyperlink>
    </w:p>
    <w:p w:rsidR="679F5A91" w:rsidP="679F5A91" w:rsidRDefault="679F5A91" w14:paraId="25678869" w14:textId="7E0C11D8">
      <w:pPr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</w:pPr>
    </w:p>
    <w:p w:rsidR="19C9793B" w:rsidP="679F5A91" w:rsidRDefault="19C9793B" w14:paraId="2A729628" w14:textId="0E8371EA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 w:asciiTheme="minorAscii" w:hAnsiTheme="minorAscii" w:eastAsiaTheme="minorAscii" w:cstheme="minorAscii"/>
          <w:noProof w:val="0"/>
          <w:color w:val="auto"/>
          <w:sz w:val="18"/>
          <w:szCs w:val="18"/>
          <w:lang w:val="fr-FR" w:eastAsia="en-US" w:bidi="ar-SA"/>
        </w:rPr>
      </w:pPr>
      <w:r w:rsidRPr="679F5A91" w:rsidR="19C9793B">
        <w:rPr>
          <w:rFonts w:ascii="Arial" w:hAnsi="Arial" w:eastAsia="Arial" w:cs="Arial" w:asciiTheme="minorAscii" w:hAnsiTheme="minorAscii" w:eastAsiaTheme="minorAscii" w:cstheme="minorAscii"/>
          <w:color w:val="auto"/>
          <w:sz w:val="18"/>
          <w:szCs w:val="18"/>
          <w:lang w:eastAsia="en-US" w:bidi="ar-SA"/>
        </w:rPr>
        <w:t xml:space="preserve">Dans </w:t>
      </w:r>
      <w:r w:rsidRPr="679F5A91" w:rsidR="19C9793B">
        <w:rPr>
          <w:rFonts w:ascii="Arial" w:hAnsi="Arial" w:eastAsia="Arial" w:cs="Arial" w:asciiTheme="minorAscii" w:hAnsiTheme="minorAscii" w:eastAsiaTheme="minorAscii" w:cstheme="minorAscii"/>
          <w:color w:val="auto"/>
          <w:sz w:val="18"/>
          <w:szCs w:val="18"/>
          <w:lang w:eastAsia="en-US" w:bidi="ar-SA"/>
        </w:rPr>
        <w:t>l’attente</w:t>
      </w:r>
      <w:r w:rsidRPr="679F5A91" w:rsidR="19C9793B">
        <w:rPr>
          <w:rFonts w:ascii="Arial" w:hAnsi="Arial" w:eastAsia="Arial" w:cs="Arial" w:asciiTheme="minorAscii" w:hAnsiTheme="minorAscii" w:eastAsiaTheme="minorAscii" w:cstheme="minorAscii"/>
          <w:color w:val="auto"/>
          <w:sz w:val="18"/>
          <w:szCs w:val="18"/>
          <w:lang w:eastAsia="en-US" w:bidi="ar-SA"/>
        </w:rPr>
        <w:t xml:space="preserve"> de </w:t>
      </w:r>
      <w:r w:rsidRPr="679F5A91" w:rsidR="19C9793B">
        <w:rPr>
          <w:rFonts w:ascii="Arial" w:hAnsi="Arial" w:eastAsia="Arial" w:cs="Arial" w:asciiTheme="minorAscii" w:hAnsiTheme="minorAscii" w:eastAsiaTheme="minorAscii" w:cstheme="minorAscii"/>
          <w:color w:val="auto"/>
          <w:sz w:val="18"/>
          <w:szCs w:val="18"/>
          <w:lang w:eastAsia="en-US" w:bidi="ar-SA"/>
        </w:rPr>
        <w:t>leur</w:t>
      </w:r>
      <w:r w:rsidRPr="679F5A91" w:rsidR="19C9793B">
        <w:rPr>
          <w:rFonts w:ascii="Arial" w:hAnsi="Arial" w:eastAsia="Arial" w:cs="Arial" w:asciiTheme="minorAscii" w:hAnsiTheme="minorAscii" w:eastAsiaTheme="minorAscii" w:cstheme="minorAscii"/>
          <w:color w:val="auto"/>
          <w:sz w:val="18"/>
          <w:szCs w:val="18"/>
          <w:lang w:eastAsia="en-US" w:bidi="ar-SA"/>
        </w:rPr>
        <w:t xml:space="preserve"> publication sur </w:t>
      </w:r>
      <w:r w:rsidRPr="679F5A91" w:rsidR="19C9793B">
        <w:rPr>
          <w:rFonts w:ascii="Arial" w:hAnsi="Arial" w:eastAsia="Arial" w:cs="Arial" w:asciiTheme="minorAscii" w:hAnsiTheme="minorAscii" w:eastAsiaTheme="minorAscii" w:cstheme="minorAscii"/>
          <w:color w:val="auto"/>
          <w:sz w:val="18"/>
          <w:szCs w:val="18"/>
          <w:lang w:eastAsia="en-US" w:bidi="ar-SA"/>
        </w:rPr>
        <w:t>une</w:t>
      </w:r>
      <w:r w:rsidRPr="679F5A91" w:rsidR="19C9793B">
        <w:rPr>
          <w:rFonts w:ascii="Arial" w:hAnsi="Arial" w:eastAsia="Arial" w:cs="Arial" w:asciiTheme="minorAscii" w:hAnsiTheme="minorAscii" w:eastAsiaTheme="minorAscii" w:cstheme="minorAscii"/>
          <w:color w:val="auto"/>
          <w:sz w:val="18"/>
          <w:szCs w:val="18"/>
          <w:lang w:eastAsia="en-US" w:bidi="ar-SA"/>
        </w:rPr>
        <w:t xml:space="preserve"> </w:t>
      </w:r>
      <w:r w:rsidRPr="679F5A91" w:rsidR="19C9793B">
        <w:rPr>
          <w:rFonts w:ascii="Arial" w:hAnsi="Arial" w:eastAsia="Arial" w:cs="Arial" w:asciiTheme="minorAscii" w:hAnsiTheme="minorAscii" w:eastAsiaTheme="minorAscii" w:cstheme="minorAscii"/>
          <w:color w:val="auto"/>
          <w:sz w:val="18"/>
          <w:szCs w:val="18"/>
          <w:lang w:eastAsia="en-US" w:bidi="ar-SA"/>
        </w:rPr>
        <w:t>url</w:t>
      </w:r>
      <w:r w:rsidRPr="679F5A91" w:rsidR="19C9793B">
        <w:rPr>
          <w:rFonts w:ascii="Arial" w:hAnsi="Arial" w:eastAsia="Arial" w:cs="Arial" w:asciiTheme="minorAscii" w:hAnsiTheme="minorAscii" w:eastAsiaTheme="minorAscii" w:cstheme="minorAscii"/>
          <w:color w:val="auto"/>
          <w:sz w:val="18"/>
          <w:szCs w:val="18"/>
          <w:lang w:eastAsia="en-US" w:bidi="ar-SA"/>
        </w:rPr>
        <w:t xml:space="preserve"> publique, l</w:t>
      </w:r>
      <w:r w:rsidRPr="679F5A91" w:rsidR="71393F66">
        <w:rPr>
          <w:rFonts w:ascii="Arial" w:hAnsi="Arial" w:eastAsia="Arial" w:cs="Arial" w:asciiTheme="minorAscii" w:hAnsiTheme="minorAscii" w:eastAsiaTheme="minorAscii" w:cstheme="minorAscii"/>
          <w:color w:val="auto"/>
          <w:sz w:val="18"/>
          <w:szCs w:val="18"/>
          <w:lang w:eastAsia="en-US" w:bidi="ar-SA"/>
        </w:rPr>
        <w:t xml:space="preserve">es </w:t>
      </w:r>
      <w:r w:rsidRPr="679F5A91" w:rsidR="71393F66">
        <w:rPr>
          <w:rFonts w:ascii="Arial" w:hAnsi="Arial" w:eastAsia="Arial" w:cs="Arial" w:asciiTheme="minorAscii" w:hAnsiTheme="minorAscii" w:eastAsiaTheme="minorAscii" w:cstheme="minorAscii"/>
          <w:noProof w:val="0"/>
          <w:color w:val="auto"/>
          <w:sz w:val="18"/>
          <w:szCs w:val="18"/>
          <w:lang w:val="fr-FR" w:eastAsia="en-US" w:bidi="ar-SA"/>
        </w:rPr>
        <w:t>fichiers</w:t>
      </w:r>
      <w:r w:rsidRPr="679F5A91" w:rsidR="71393F66">
        <w:rPr>
          <w:rFonts w:ascii="Arial" w:hAnsi="Arial" w:eastAsia="Arial" w:cs="Arial" w:asciiTheme="minorAscii" w:hAnsiTheme="minorAscii" w:eastAsiaTheme="minorAscii" w:cstheme="minorAscii"/>
          <w:noProof w:val="0"/>
          <w:color w:val="auto"/>
          <w:sz w:val="18"/>
          <w:szCs w:val="18"/>
          <w:lang w:val="fr-FR" w:eastAsia="en-US" w:bidi="ar-SA"/>
        </w:rPr>
        <w:t xml:space="preserve"> triggers de tests </w:t>
      </w:r>
      <w:r w:rsidRPr="679F5A91" w:rsidR="71393F66">
        <w:rPr>
          <w:rFonts w:ascii="Arial" w:hAnsi="Arial" w:eastAsia="Arial" w:cs="Arial" w:asciiTheme="minorAscii" w:hAnsiTheme="minorAscii" w:eastAsiaTheme="minorAscii" w:cstheme="minorAscii"/>
          <w:noProof w:val="0"/>
          <w:color w:val="auto"/>
          <w:sz w:val="18"/>
          <w:szCs w:val="18"/>
          <w:lang w:val="fr-FR" w:eastAsia="en-US" w:bidi="ar-SA"/>
        </w:rPr>
        <w:t xml:space="preserve">de ces exigences sont mis à disposition </w:t>
      </w:r>
      <w:r w:rsidRPr="679F5A91" w:rsidR="37EDF996">
        <w:rPr>
          <w:rFonts w:ascii="Arial" w:hAnsi="Arial" w:eastAsia="Arial" w:cs="Arial" w:asciiTheme="minorAscii" w:hAnsiTheme="minorAscii" w:eastAsiaTheme="minorAscii" w:cstheme="minorAscii"/>
          <w:noProof w:val="0"/>
          <w:color w:val="auto"/>
          <w:sz w:val="18"/>
          <w:szCs w:val="18"/>
          <w:lang w:val="fr-FR" w:eastAsia="en-US" w:bidi="ar-SA"/>
        </w:rPr>
        <w:t xml:space="preserve">avec ce document </w:t>
      </w:r>
      <w:r w:rsidRPr="679F5A91" w:rsidR="71393F66">
        <w:rPr>
          <w:rFonts w:ascii="Arial" w:hAnsi="Arial" w:eastAsia="Arial" w:cs="Arial" w:asciiTheme="minorAscii" w:hAnsiTheme="minorAscii" w:eastAsiaTheme="minorAscii" w:cstheme="minorAscii"/>
          <w:noProof w:val="0"/>
          <w:color w:val="auto"/>
          <w:sz w:val="18"/>
          <w:szCs w:val="18"/>
          <w:lang w:val="fr-FR" w:eastAsia="en-US" w:bidi="ar-SA"/>
        </w:rPr>
        <w:t xml:space="preserve">dans le répertoire .zip : </w:t>
      </w:r>
      <w:r w:rsidRPr="679F5A91" w:rsidR="282DC176">
        <w:rPr>
          <w:rFonts w:ascii="Arial" w:hAnsi="Arial" w:eastAsia="Arial" w:cs="Arial" w:asciiTheme="minorAscii" w:hAnsiTheme="minorAscii" w:eastAsiaTheme="minorAscii" w:cstheme="minorAscii"/>
          <w:noProof w:val="0"/>
          <w:color w:val="auto"/>
          <w:sz w:val="18"/>
          <w:szCs w:val="18"/>
          <w:lang w:val="fr-FR" w:eastAsia="en-US" w:bidi="ar-SA"/>
        </w:rPr>
        <w:t>Description_Format_Fichier_Trigger_2026_05_01_V1.zip</w:t>
      </w:r>
      <w:r w:rsidRPr="679F5A91">
        <w:rPr>
          <w:rStyle w:val="FootnoteReference"/>
          <w:rFonts w:ascii="Arial" w:hAnsi="Arial" w:eastAsia="Arial" w:cs="Arial" w:asciiTheme="minorAscii" w:hAnsiTheme="minorAscii" w:eastAsiaTheme="minorAscii" w:cstheme="minorAscii"/>
          <w:noProof w:val="0"/>
          <w:color w:val="auto"/>
          <w:sz w:val="18"/>
          <w:szCs w:val="18"/>
          <w:lang w:val="fr-FR" w:eastAsia="en-US" w:bidi="ar-SA"/>
        </w:rPr>
        <w:footnoteReference w:id="22552"/>
      </w:r>
      <w:r w:rsidRPr="679F5A91" w:rsidR="282DC176">
        <w:rPr>
          <w:rFonts w:ascii="Arial" w:hAnsi="Arial" w:eastAsia="Arial" w:cs="Arial" w:asciiTheme="minorAscii" w:hAnsiTheme="minorAscii" w:eastAsiaTheme="minorAscii" w:cstheme="minorAscii"/>
          <w:noProof w:val="0"/>
          <w:color w:val="auto"/>
          <w:sz w:val="18"/>
          <w:szCs w:val="18"/>
          <w:lang w:val="fr-FR" w:eastAsia="en-US" w:bidi="ar-SA"/>
        </w:rPr>
        <w:t>.</w:t>
      </w:r>
      <w:r w:rsidRPr="679F5A91" w:rsidR="7D900CAB">
        <w:rPr>
          <w:rFonts w:ascii="Arial" w:hAnsi="Arial" w:eastAsia="Arial" w:cs="Arial" w:asciiTheme="minorAscii" w:hAnsiTheme="minorAscii" w:eastAsiaTheme="minorAscii" w:cstheme="minorAscii"/>
          <w:noProof w:val="0"/>
          <w:color w:val="auto"/>
          <w:sz w:val="18"/>
          <w:szCs w:val="18"/>
          <w:lang w:val="fr-FR" w:eastAsia="en-US" w:bidi="ar-SA"/>
        </w:rPr>
        <w:t xml:space="preserve"> </w:t>
      </w:r>
    </w:p>
    <w:p w:rsidR="00001DCF" w:rsidP="679F5A91" w:rsidRDefault="00001DCF" w14:paraId="41BDDCCC" w14:textId="77777777">
      <w:pPr>
        <w:rPr>
          <w:rFonts w:ascii="Arial" w:hAnsi="Arial" w:eastAsia="Arial" w:cs="Arial" w:asciiTheme="minorAscii" w:hAnsiTheme="minorAscii" w:eastAsiaTheme="minorAscii" w:cstheme="minorAscii"/>
          <w:sz w:val="18"/>
          <w:szCs w:val="18"/>
        </w:rPr>
      </w:pPr>
    </w:p>
    <w:p w:rsidRPr="00EB3DB4" w:rsidR="00EB3DB4" w:rsidP="679F5A91" w:rsidRDefault="00EB3DB4" w14:paraId="04C20E1B" w14:textId="453EF4BA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  <w:rPr>
          <w:rFonts w:ascii="Marianne" w:hAnsi="Marianne" w:eastAsia="Marianne" w:cs="Marianne"/>
          <w:strike w:val="0"/>
          <w:dstrike w:val="0"/>
          <w:noProof w:val="0"/>
          <w:color w:val="467886"/>
          <w:sz w:val="18"/>
          <w:szCs w:val="18"/>
          <w:u w:val="single"/>
          <w:lang w:val="en-US"/>
        </w:rPr>
      </w:pPr>
    </w:p>
    <w:p w:rsidRPr="00EB3DB4" w:rsidR="00EB3DB4" w:rsidP="679F5A91" w:rsidRDefault="00EB3DB4" w14:paraId="74AE5836" w14:textId="78286B67">
      <w:pPr>
        <w:rPr>
          <w:rFonts w:ascii="Marianne" w:hAnsi="Marianne" w:eastAsia="Marianne" w:cs="Marianne"/>
          <w:sz w:val="18"/>
          <w:szCs w:val="18"/>
        </w:rPr>
      </w:pPr>
    </w:p>
    <w:p w:rsidRPr="00EB3DB4" w:rsidR="00EB3DB4" w:rsidP="679F5A91" w:rsidRDefault="00EB3DB4" w14:paraId="0D7FAF75" w14:textId="77777777">
      <w:pPr>
        <w:rPr>
          <w:rFonts w:ascii="Marianne" w:hAnsi="Marianne" w:eastAsia="Marianne" w:cs="Marianne"/>
        </w:rPr>
      </w:pPr>
    </w:p>
    <w:p w:rsidRPr="00EB3DB4" w:rsidR="00EB3DB4" w:rsidP="00EB3DB4" w:rsidRDefault="00EB3DB4" w14:paraId="6265CDB4" w14:textId="77777777"/>
    <w:p w:rsidR="00EB3DB4" w:rsidP="00EB3DB4" w:rsidRDefault="00EB3DB4" w14:paraId="438752AB" w14:textId="77777777"/>
    <w:p w:rsidRPr="00EB3DB4" w:rsidR="00EB3DB4" w:rsidP="00EB3DB4" w:rsidRDefault="00EB3DB4" w14:paraId="004A2034" w14:textId="6FD4243F">
      <w:pPr>
        <w:tabs>
          <w:tab w:val="left" w:pos="6540"/>
        </w:tabs>
        <w:sectPr w:rsidRPr="00EB3DB4" w:rsidR="00EB3DB4" w:rsidSect="00865666">
          <w:headerReference w:type="default" r:id="rId11"/>
          <w:footerReference w:type="even" r:id="rId12"/>
          <w:footerReference w:type="first" r:id="rId13"/>
          <w:type w:val="continuous"/>
          <w:pgSz w:w="11910" w:h="16840" w:orient="portrait"/>
          <w:pgMar w:top="961" w:right="964" w:bottom="964" w:left="964" w:header="720" w:footer="720" w:gutter="0"/>
          <w:cols w:space="720"/>
          <w:footerReference w:type="default" r:id="R3f086dd2bf3d4dbe"/>
        </w:sectPr>
      </w:pPr>
    </w:p>
    <w:p w:rsidR="000924D0" w:rsidP="00B017CF" w:rsidRDefault="000924D0" w14:paraId="36C20B09" w14:textId="77777777">
      <w:pPr>
        <w:pStyle w:val="Corpsdetexte"/>
        <w:rPr>
          <w:noProof/>
        </w:rPr>
      </w:pPr>
    </w:p>
    <w:p w:rsidR="0079276E" w:rsidP="00B017CF" w:rsidRDefault="0079276E" w14:paraId="4D2E2F30" w14:textId="77777777">
      <w:pPr>
        <w:pStyle w:val="Corpsdetexte"/>
        <w:rPr>
          <w:noProof/>
        </w:rPr>
      </w:pPr>
    </w:p>
    <w:p w:rsidR="00DD4E44" w:rsidP="00B017CF" w:rsidRDefault="00DD4E44" w14:paraId="7FD52145" w14:textId="77777777">
      <w:pPr>
        <w:pStyle w:val="Corpsdetexte"/>
        <w:rPr>
          <w:noProof/>
        </w:rPr>
      </w:pPr>
    </w:p>
    <w:p w:rsidR="00DD4E44" w:rsidP="00B017CF" w:rsidRDefault="00DD4E44" w14:paraId="2E6A564B" w14:textId="77777777">
      <w:pPr>
        <w:pStyle w:val="Corpsdetexte"/>
        <w:rPr>
          <w:noProof/>
        </w:rPr>
      </w:pPr>
    </w:p>
    <w:p w:rsidR="002C3085" w:rsidP="00E56942" w:rsidRDefault="002C3085" w14:paraId="407D4966" w14:textId="77777777">
      <w:pPr>
        <w:pStyle w:val="Titre1"/>
      </w:pPr>
    </w:p>
    <w:p w:rsidR="0097681C" w:rsidP="0097681C" w:rsidRDefault="0097681C" w14:paraId="36E3B39E" w14:textId="77777777">
      <w:pPr>
        <w:pStyle w:val="Titre1demapage"/>
      </w:pPr>
      <w:r>
        <w:t>En-tête du fichier Trigger</w:t>
      </w:r>
    </w:p>
    <w:p w:rsidR="00B017CF" w:rsidP="0097681C" w:rsidRDefault="00B017CF" w14:paraId="29BA3566" w14:textId="77777777">
      <w:pPr>
        <w:pStyle w:val="Sous-titre2"/>
        <w:jc w:val="right"/>
      </w:pPr>
    </w:p>
    <w:p w:rsidR="00B017CF" w:rsidP="00B017CF" w:rsidRDefault="00B017CF" w14:paraId="679F6218" w14:textId="77777777">
      <w:pPr>
        <w:pStyle w:val="Sous-titre2"/>
      </w:pPr>
    </w:p>
    <w:p w:rsidRPr="002973A4" w:rsidR="00B017CF" w:rsidP="002C3085" w:rsidRDefault="00B017CF" w14:paraId="68831CF7" w14:textId="77777777">
      <w:pPr>
        <w:pStyle w:val="Intituldirection"/>
        <w:rPr>
          <w:lang w:val="fr-FR"/>
        </w:rPr>
      </w:pPr>
    </w:p>
    <w:p w:rsidR="002A3D4C" w:rsidP="002A3D4C" w:rsidRDefault="002A3D4C" w14:paraId="76DB3BDB" w14:textId="77777777">
      <w:pPr>
        <w:pStyle w:val="Corpsdetexte"/>
      </w:pPr>
    </w:p>
    <w:tbl>
      <w:tblPr>
        <w:tblW w:w="9913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50"/>
        <w:gridCol w:w="3118"/>
        <w:gridCol w:w="709"/>
        <w:gridCol w:w="4536"/>
      </w:tblGrid>
      <w:tr w:rsidRPr="002A3D4C" w:rsidR="00EE7EA7" w:rsidTr="008A0987" w14:paraId="79181E55" w14:textId="77777777">
        <w:tc>
          <w:tcPr>
            <w:tcW w:w="1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005841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6984BAC4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b/>
                <w:bCs/>
                <w:sz w:val="16"/>
                <w:szCs w:val="16"/>
              </w:rPr>
              <w:t>Description</w:t>
            </w:r>
          </w:p>
        </w:tc>
        <w:tc>
          <w:tcPr>
            <w:tcW w:w="31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005841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23FDE3FF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b/>
                <w:bCs/>
                <w:sz w:val="16"/>
                <w:szCs w:val="16"/>
              </w:rPr>
              <w:t>Nom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005841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5E206B9A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b/>
                <w:bCs/>
                <w:sz w:val="16"/>
                <w:szCs w:val="16"/>
              </w:rPr>
              <w:t>Card</w:t>
            </w:r>
          </w:p>
        </w:tc>
        <w:tc>
          <w:tcPr>
            <w:tcW w:w="4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005841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1CCCD51B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b/>
                <w:bCs/>
                <w:sz w:val="16"/>
                <w:szCs w:val="16"/>
              </w:rPr>
              <w:t>Jeux de valeurs</w:t>
            </w:r>
          </w:p>
        </w:tc>
      </w:tr>
      <w:tr w:rsidRPr="002A3D4C" w:rsidR="00B84924" w:rsidTr="008A0987" w14:paraId="409347FB" w14:textId="77777777">
        <w:trPr>
          <w:trHeight w:val="96"/>
        </w:trPr>
        <w:tc>
          <w:tcPr>
            <w:tcW w:w="1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Pr="002A3D4C" w:rsidR="00B84924" w:rsidP="002A3D4C" w:rsidRDefault="00AE0B46" w14:paraId="69472F12" w14:textId="008A7D47">
            <w:pPr>
              <w:pStyle w:val="Corpsdetext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Version xml</w:t>
            </w:r>
          </w:p>
        </w:tc>
        <w:tc>
          <w:tcPr>
            <w:tcW w:w="31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Pr="002A3D4C" w:rsidR="00B84924" w:rsidP="002A3D4C" w:rsidRDefault="00AE0B46" w14:paraId="6AE5AE10" w14:textId="0615FD7C">
            <w:pPr>
              <w:pStyle w:val="Corpsdetexte"/>
              <w:rPr>
                <w:sz w:val="16"/>
                <w:szCs w:val="16"/>
              </w:rPr>
            </w:pPr>
            <w:r w:rsidRPr="00AE0B46">
              <w:rPr>
                <w:sz w:val="16"/>
                <w:szCs w:val="16"/>
              </w:rPr>
              <w:t>&lt;?xml version</w:t>
            </w:r>
            <w:r w:rsidR="00AB27FD">
              <w:rPr>
                <w:sz w:val="16"/>
                <w:szCs w:val="16"/>
              </w:rPr>
              <w:t>&gt;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Pr="002A3D4C" w:rsidR="00B84924" w:rsidP="002A3D4C" w:rsidRDefault="008D05E3" w14:paraId="08538491" w14:textId="18CEE600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[1..1]</w:t>
            </w:r>
          </w:p>
        </w:tc>
        <w:tc>
          <w:tcPr>
            <w:tcW w:w="4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Pr="002A3D4C" w:rsidR="00B84924" w:rsidP="00AE0B46" w:rsidRDefault="00AB27FD" w14:paraId="07115FC2" w14:textId="449DC470">
            <w:pPr>
              <w:pStyle w:val="Corpsdetexte"/>
              <w:rPr>
                <w:sz w:val="16"/>
                <w:szCs w:val="16"/>
              </w:rPr>
            </w:pPr>
            <w:r w:rsidRPr="00AE0B46">
              <w:rPr>
                <w:sz w:val="16"/>
                <w:szCs w:val="16"/>
              </w:rPr>
              <w:t>&lt;?xml version="1.0" encoding="utf-8"?&gt;</w:t>
            </w:r>
          </w:p>
        </w:tc>
      </w:tr>
      <w:tr w:rsidRPr="002A3D4C" w:rsidR="00B84924" w:rsidTr="008A0987" w14:paraId="19843696" w14:textId="77777777">
        <w:trPr>
          <w:trHeight w:val="96"/>
        </w:trPr>
        <w:tc>
          <w:tcPr>
            <w:tcW w:w="1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Pr="002A3D4C" w:rsidR="00B84924" w:rsidP="002A3D4C" w:rsidRDefault="00AE0B46" w14:paraId="1217DBE3" w14:textId="0B4ADBE1">
            <w:pPr>
              <w:pStyle w:val="Corpsdetext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Schéma xml</w:t>
            </w:r>
          </w:p>
        </w:tc>
        <w:tc>
          <w:tcPr>
            <w:tcW w:w="31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Pr="002A3D4C" w:rsidR="00B84924" w:rsidP="002A3D4C" w:rsidRDefault="00AE0B46" w14:paraId="385B5EB2" w14:textId="7C6A0783">
            <w:pPr>
              <w:pStyle w:val="Corpsdetexte"/>
              <w:rPr>
                <w:sz w:val="16"/>
                <w:szCs w:val="16"/>
              </w:rPr>
            </w:pPr>
            <w:r w:rsidRPr="00AE0B46">
              <w:rPr>
                <w:sz w:val="16"/>
                <w:szCs w:val="16"/>
              </w:rPr>
              <w:t>&lt;ListeFichierTriggerMSSante xmlns&gt;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Pr="002A3D4C" w:rsidR="00B84924" w:rsidP="002A3D4C" w:rsidRDefault="008D05E3" w14:paraId="244C943A" w14:textId="545A3D6E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[1..1]</w:t>
            </w:r>
          </w:p>
        </w:tc>
        <w:tc>
          <w:tcPr>
            <w:tcW w:w="4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Pr="002A3D4C" w:rsidR="00B84924" w:rsidP="002A3D4C" w:rsidRDefault="00AB27FD" w14:paraId="28DF4C70" w14:textId="50041C65">
            <w:pPr>
              <w:pStyle w:val="Corpsdetexte"/>
              <w:rPr>
                <w:sz w:val="16"/>
                <w:szCs w:val="16"/>
              </w:rPr>
            </w:pPr>
            <w:r w:rsidRPr="00AE0B46">
              <w:rPr>
                <w:sz w:val="16"/>
                <w:szCs w:val="16"/>
              </w:rPr>
              <w:t>&lt;ListeFichierTriggerMSSante xmlns="https://listefichiertrigger.mssante.fr/schema"&gt;</w:t>
            </w:r>
          </w:p>
        </w:tc>
      </w:tr>
      <w:tr w:rsidRPr="002A3D4C" w:rsidR="00EE7EA7" w:rsidTr="008A0987" w14:paraId="50A2A905" w14:textId="77777777">
        <w:trPr>
          <w:trHeight w:val="96"/>
        </w:trPr>
        <w:tc>
          <w:tcPr>
            <w:tcW w:w="1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2D50A58E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Date de génération</w:t>
            </w:r>
          </w:p>
        </w:tc>
        <w:tc>
          <w:tcPr>
            <w:tcW w:w="31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09EC0A09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&lt;DateDeGeneration&gt;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3F49BFC1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[1..1]</w:t>
            </w:r>
          </w:p>
        </w:tc>
        <w:tc>
          <w:tcPr>
            <w:tcW w:w="4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0B4E29B5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2026-02-24T16:43:45Z</w:t>
            </w:r>
          </w:p>
        </w:tc>
      </w:tr>
      <w:tr w:rsidRPr="002A3D4C" w:rsidR="00EE7EA7" w:rsidTr="008A0987" w14:paraId="4D51A97D" w14:textId="77777777">
        <w:trPr>
          <w:trHeight w:val="132"/>
        </w:trPr>
        <w:tc>
          <w:tcPr>
            <w:tcW w:w="1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0B3AFB5D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OID</w:t>
            </w:r>
          </w:p>
        </w:tc>
        <w:tc>
          <w:tcPr>
            <w:tcW w:w="31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70C9CA64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&lt;OID&gt;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08665398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[1..1]</w:t>
            </w:r>
          </w:p>
        </w:tc>
        <w:tc>
          <w:tcPr>
            <w:tcW w:w="4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58A1AC09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A définir pour le fichier de production</w:t>
            </w:r>
          </w:p>
        </w:tc>
      </w:tr>
      <w:tr w:rsidRPr="002A3D4C" w:rsidR="00EE7EA7" w:rsidTr="008A0987" w14:paraId="59A607F1" w14:textId="77777777">
        <w:trPr>
          <w:trHeight w:val="167"/>
        </w:trPr>
        <w:tc>
          <w:tcPr>
            <w:tcW w:w="1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50E0008B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Type de fichier</w:t>
            </w:r>
          </w:p>
        </w:tc>
        <w:tc>
          <w:tcPr>
            <w:tcW w:w="31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2A3D4C" w:rsidR="002A3D4C" w:rsidP="002A3D4C" w:rsidRDefault="002A3D4C" w14:paraId="3C81B00F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 xml:space="preserve"> &lt;TypeFichier&gt;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564C07F0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[1..1]</w:t>
            </w:r>
          </w:p>
        </w:tc>
        <w:tc>
          <w:tcPr>
            <w:tcW w:w="4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3DD96FE2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JDV</w:t>
            </w:r>
          </w:p>
        </w:tc>
      </w:tr>
      <w:tr w:rsidRPr="002A3D4C" w:rsidR="00EE7EA7" w:rsidTr="008A0987" w14:paraId="1CF09DDD" w14:textId="77777777">
        <w:tc>
          <w:tcPr>
            <w:tcW w:w="1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518B9665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Nom du fichier</w:t>
            </w:r>
          </w:p>
        </w:tc>
        <w:tc>
          <w:tcPr>
            <w:tcW w:w="31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73158578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&lt;NomFichier&gt;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1BAE3233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[1..1]</w:t>
            </w:r>
          </w:p>
        </w:tc>
        <w:tc>
          <w:tcPr>
            <w:tcW w:w="4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04C88DB2" w14:textId="05BD2AC9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JDV_JXX_Test1-RemonteeDocMedMSSante</w:t>
            </w:r>
            <w:r w:rsidR="008371C7">
              <w:rPr>
                <w:sz w:val="16"/>
                <w:szCs w:val="16"/>
              </w:rPr>
              <w:t>.tab</w:t>
            </w:r>
            <w:r w:rsidR="00DA052C">
              <w:rPr>
                <w:sz w:val="16"/>
                <w:szCs w:val="16"/>
              </w:rPr>
              <w:t>s</w:t>
            </w:r>
          </w:p>
        </w:tc>
      </w:tr>
      <w:tr w:rsidRPr="002A3D4C" w:rsidR="00EE7EA7" w:rsidTr="008A0987" w14:paraId="6432A270" w14:textId="77777777">
        <w:trPr>
          <w:trHeight w:val="98"/>
        </w:trPr>
        <w:tc>
          <w:tcPr>
            <w:tcW w:w="1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55E4E39A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Description</w:t>
            </w:r>
          </w:p>
        </w:tc>
        <w:tc>
          <w:tcPr>
            <w:tcW w:w="31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48FC6D40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&lt;Description&gt;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16F81615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[1..1]</w:t>
            </w:r>
          </w:p>
        </w:tc>
        <w:tc>
          <w:tcPr>
            <w:tcW w:w="4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4673D156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Remontee doc med MSSante</w:t>
            </w:r>
          </w:p>
        </w:tc>
      </w:tr>
      <w:tr w:rsidRPr="002A3D4C" w:rsidR="00EE7EA7" w:rsidTr="008A0987" w14:paraId="6BB22DFD" w14:textId="77777777">
        <w:trPr>
          <w:trHeight w:val="417"/>
        </w:trPr>
        <w:tc>
          <w:tcPr>
            <w:tcW w:w="1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058E867F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Url de publication du fichier</w:t>
            </w:r>
          </w:p>
        </w:tc>
        <w:tc>
          <w:tcPr>
            <w:tcW w:w="31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47CA6784" w14:textId="47704A7C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&lt;URLfichie</w:t>
            </w:r>
            <w:r w:rsidR="009F1FBB">
              <w:rPr>
                <w:sz w:val="16"/>
                <w:szCs w:val="16"/>
              </w:rPr>
              <w:t>r</w:t>
            </w:r>
            <w:r w:rsidR="00292737">
              <w:rPr>
                <w:sz w:val="16"/>
                <w:szCs w:val="16"/>
              </w:rPr>
              <w:t xml:space="preserve"> test</w:t>
            </w:r>
            <w:r w:rsidRPr="002A3D4C">
              <w:rPr>
                <w:sz w:val="16"/>
                <w:szCs w:val="16"/>
              </w:rPr>
              <w:t>&gt;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3AF20154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[1..1]</w:t>
            </w:r>
          </w:p>
        </w:tc>
        <w:tc>
          <w:tcPr>
            <w:tcW w:w="4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="002A3D4C" w:rsidP="002A3D4C" w:rsidRDefault="00292737" w14:paraId="463249AC" w14:textId="39E6560F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&lt;URLfichie</w:t>
            </w:r>
            <w:r w:rsidR="009F1FBB">
              <w:rPr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 xml:space="preserve"> test</w:t>
            </w:r>
            <w:r w:rsidRPr="002A3D4C">
              <w:rPr>
                <w:sz w:val="16"/>
                <w:szCs w:val="16"/>
              </w:rPr>
              <w:t>&gt;</w:t>
            </w:r>
          </w:p>
          <w:p w:rsidRPr="002A3D4C" w:rsidR="00292737" w:rsidP="002A3D4C" w:rsidRDefault="00292737" w14:paraId="7129CD34" w14:textId="54803D36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&lt;URLfichie</w:t>
            </w:r>
            <w:r w:rsidR="009F1FBB">
              <w:rPr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 xml:space="preserve"> production</w:t>
            </w:r>
            <w:r w:rsidRPr="002A3D4C">
              <w:rPr>
                <w:sz w:val="16"/>
                <w:szCs w:val="16"/>
              </w:rPr>
              <w:t>&gt;</w:t>
            </w:r>
          </w:p>
        </w:tc>
      </w:tr>
      <w:tr w:rsidRPr="002A3D4C" w:rsidR="00EE7EA7" w:rsidTr="008A0987" w14:paraId="712BD606" w14:textId="77777777">
        <w:trPr>
          <w:trHeight w:val="149"/>
        </w:trPr>
        <w:tc>
          <w:tcPr>
            <w:tcW w:w="1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2D9B248B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Date de validité</w:t>
            </w:r>
          </w:p>
        </w:tc>
        <w:tc>
          <w:tcPr>
            <w:tcW w:w="31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33D5B60C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&lt;DateValid&gt;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28B5C420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[1..1]</w:t>
            </w:r>
          </w:p>
        </w:tc>
        <w:tc>
          <w:tcPr>
            <w:tcW w:w="4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6031CA54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AAAAMMJJhhmmss</w:t>
            </w:r>
          </w:p>
        </w:tc>
      </w:tr>
      <w:tr w:rsidRPr="002A3D4C" w:rsidR="00EE7EA7" w:rsidTr="008A0987" w14:paraId="4521A5DE" w14:textId="77777777">
        <w:trPr>
          <w:trHeight w:val="118"/>
        </w:trPr>
        <w:tc>
          <w:tcPr>
            <w:tcW w:w="1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39BE9865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Date de fin</w:t>
            </w:r>
          </w:p>
        </w:tc>
        <w:tc>
          <w:tcPr>
            <w:tcW w:w="31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5FE92A0A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&lt;DateFin&gt;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0EFEA930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[0..1]</w:t>
            </w:r>
          </w:p>
        </w:tc>
        <w:tc>
          <w:tcPr>
            <w:tcW w:w="4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5AAD4AF6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AAAAMMJJhhmmss</w:t>
            </w:r>
          </w:p>
        </w:tc>
      </w:tr>
      <w:tr w:rsidRPr="002A3D4C" w:rsidR="00EE7EA7" w:rsidTr="008A0987" w14:paraId="6C81E242" w14:textId="77777777">
        <w:trPr>
          <w:trHeight w:val="153"/>
        </w:trPr>
        <w:tc>
          <w:tcPr>
            <w:tcW w:w="1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36E52212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Date de Mise à jour</w:t>
            </w:r>
          </w:p>
        </w:tc>
        <w:tc>
          <w:tcPr>
            <w:tcW w:w="31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0F58E003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&lt;DateMAJ&gt;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5F9693E7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[1..1]</w:t>
            </w:r>
          </w:p>
        </w:tc>
        <w:tc>
          <w:tcPr>
            <w:tcW w:w="4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2A3D4C" w:rsidR="002A3D4C" w:rsidP="002A3D4C" w:rsidRDefault="002A3D4C" w14:paraId="2EB4E354" w14:textId="77777777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AAAAMMJJhhmmss</w:t>
            </w:r>
          </w:p>
        </w:tc>
      </w:tr>
      <w:tr w:rsidRPr="002A3D4C" w:rsidR="00243565" w:rsidTr="008A0987" w14:paraId="40676DEB" w14:textId="77777777">
        <w:trPr>
          <w:trHeight w:val="153"/>
        </w:trPr>
        <w:tc>
          <w:tcPr>
            <w:tcW w:w="1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Pr="002A3D4C" w:rsidR="00243565" w:rsidP="00243565" w:rsidRDefault="00243565" w14:paraId="40BD7B7C" w14:textId="5A1E11D5">
            <w:pPr>
              <w:pStyle w:val="Corpsdetext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ListeRegles</w:t>
            </w:r>
          </w:p>
        </w:tc>
        <w:tc>
          <w:tcPr>
            <w:tcW w:w="31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Pr="002A3D4C" w:rsidR="00243565" w:rsidP="00243565" w:rsidRDefault="00243565" w14:paraId="4037259B" w14:textId="68622005">
            <w:pPr>
              <w:pStyle w:val="Corpsdetexte"/>
              <w:rPr>
                <w:sz w:val="16"/>
                <w:szCs w:val="16"/>
              </w:rPr>
            </w:pPr>
            <w:r w:rsidRPr="00243565">
              <w:rPr>
                <w:sz w:val="16"/>
                <w:szCs w:val="16"/>
              </w:rPr>
              <w:t>&lt;ListeRegles&gt;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Pr="002A3D4C" w:rsidR="00243565" w:rsidP="00243565" w:rsidRDefault="00243565" w14:paraId="1EAA71D2" w14:textId="12F8B6D3">
            <w:pPr>
              <w:pStyle w:val="Corpsdetexte"/>
              <w:rPr>
                <w:sz w:val="16"/>
                <w:szCs w:val="16"/>
              </w:rPr>
            </w:pPr>
            <w:r w:rsidRPr="002A3D4C">
              <w:rPr>
                <w:sz w:val="16"/>
                <w:szCs w:val="16"/>
              </w:rPr>
              <w:t>[1..1]</w:t>
            </w:r>
          </w:p>
        </w:tc>
        <w:tc>
          <w:tcPr>
            <w:tcW w:w="4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Pr="002A3D4C" w:rsidR="00243565" w:rsidP="00243565" w:rsidRDefault="00243565" w14:paraId="0BDD35D9" w14:textId="01D3B4B7">
            <w:pPr>
              <w:pStyle w:val="Corpsdetexte"/>
              <w:rPr>
                <w:sz w:val="16"/>
                <w:szCs w:val="16"/>
              </w:rPr>
            </w:pPr>
            <w:r w:rsidRPr="00243565">
              <w:rPr>
                <w:sz w:val="16"/>
                <w:szCs w:val="16"/>
              </w:rPr>
              <w:t>ListeRegles</w:t>
            </w:r>
          </w:p>
        </w:tc>
      </w:tr>
    </w:tbl>
    <w:p w:rsidRPr="002A3D4C" w:rsidR="002A3D4C" w:rsidP="002A3D4C" w:rsidRDefault="002A3D4C" w14:paraId="7906D046" w14:textId="41C2A982">
      <w:pPr>
        <w:pStyle w:val="Corpsdetexte"/>
      </w:pPr>
    </w:p>
    <w:p w:rsidR="00B244AE" w:rsidP="00B017CF" w:rsidRDefault="00B244AE" w14:paraId="504778D4" w14:textId="77777777">
      <w:pPr>
        <w:pStyle w:val="Corpsdetexte"/>
        <w:sectPr w:rsidR="00B244AE" w:rsidSect="007E1A7A">
          <w:headerReference w:type="default" r:id="rId14"/>
          <w:footerReference w:type="default" r:id="rId15"/>
          <w:pgSz w:w="11910" w:h="16840" w:orient="portrait"/>
          <w:pgMar w:top="958" w:right="964" w:bottom="964" w:left="964" w:header="720" w:footer="720" w:gutter="0"/>
          <w:cols w:space="720"/>
          <w:titlePg/>
          <w:docGrid w:linePitch="299"/>
        </w:sectPr>
      </w:pPr>
    </w:p>
    <w:p w:rsidR="00B244AE" w:rsidP="005A0B6E" w:rsidRDefault="002A3D4C" w14:paraId="432A0FBA" w14:textId="03F1B22A">
      <w:pPr>
        <w:pStyle w:val="Titre1demapage"/>
      </w:pPr>
      <w:r>
        <w:lastRenderedPageBreak/>
        <w:t>Corps du fichier Trigger</w:t>
      </w:r>
    </w:p>
    <w:tbl>
      <w:tblPr>
        <w:tblW w:w="14874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385"/>
        <w:gridCol w:w="3827"/>
        <w:gridCol w:w="850"/>
        <w:gridCol w:w="4066"/>
        <w:gridCol w:w="1746"/>
      </w:tblGrid>
      <w:tr w:rsidRPr="00B244AE" w:rsidR="00B244AE" w:rsidTr="679F5A91" w14:paraId="25C9F268" w14:textId="77777777">
        <w:trPr>
          <w:trHeight w:val="285"/>
        </w:trPr>
        <w:tc>
          <w:tcPr>
            <w:tcW w:w="438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005841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529E8E9A" w14:textId="77777777">
            <w:pPr>
              <w:widowControl/>
              <w:autoSpaceDE/>
              <w:autoSpaceDN/>
              <w:rPr>
                <w:rFonts w:ascii="Arial" w:hAnsi="Arial" w:eastAsia="Times New Roman"/>
                <w:sz w:val="20"/>
                <w:szCs w:val="20"/>
                <w:lang w:val="fr-FR" w:eastAsia="fr-FR"/>
              </w:rPr>
            </w:pPr>
            <w:r w:rsidRPr="00B244AE">
              <w:rPr>
                <w:rFonts w:ascii="Arial" w:hAnsi="Arial" w:eastAsia="Arial"/>
                <w:b/>
                <w:bCs/>
                <w:color w:val="FFFFFF"/>
                <w:kern w:val="24"/>
                <w:sz w:val="20"/>
                <w:szCs w:val="20"/>
                <w:lang w:val="fr-FR" w:eastAsia="fr-FR"/>
              </w:rPr>
              <w:t>Description</w:t>
            </w:r>
          </w:p>
        </w:tc>
        <w:tc>
          <w:tcPr>
            <w:tcW w:w="382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005841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27D1952B" w14:textId="77777777">
            <w:pPr>
              <w:widowControl/>
              <w:autoSpaceDE/>
              <w:autoSpaceDN/>
              <w:rPr>
                <w:rFonts w:ascii="Arial" w:hAnsi="Arial" w:eastAsia="Times New Roman"/>
                <w:sz w:val="20"/>
                <w:szCs w:val="20"/>
                <w:lang w:val="fr-FR" w:eastAsia="fr-FR"/>
              </w:rPr>
            </w:pPr>
            <w:r w:rsidRPr="00B244AE">
              <w:rPr>
                <w:rFonts w:ascii="Arial" w:hAnsi="Arial" w:eastAsia="Arial"/>
                <w:b/>
                <w:bCs/>
                <w:color w:val="FFFFFF"/>
                <w:kern w:val="24"/>
                <w:sz w:val="20"/>
                <w:szCs w:val="20"/>
                <w:lang w:val="fr-FR" w:eastAsia="fr-FR"/>
              </w:rPr>
              <w:t>Nom</w:t>
            </w:r>
          </w:p>
        </w:tc>
        <w:tc>
          <w:tcPr>
            <w:tcW w:w="85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005841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2E5469B0" w14:textId="77777777">
            <w:pPr>
              <w:widowControl/>
              <w:autoSpaceDE/>
              <w:autoSpaceDN/>
              <w:rPr>
                <w:rFonts w:ascii="Arial" w:hAnsi="Arial" w:eastAsia="Times New Roman"/>
                <w:sz w:val="20"/>
                <w:szCs w:val="20"/>
                <w:lang w:val="fr-FR" w:eastAsia="fr-FR"/>
              </w:rPr>
            </w:pPr>
            <w:r w:rsidRPr="00B244AE">
              <w:rPr>
                <w:rFonts w:ascii="Arial" w:hAnsi="Arial" w:eastAsia="Arial"/>
                <w:b/>
                <w:bCs/>
                <w:color w:val="FFFFFF"/>
                <w:kern w:val="24"/>
                <w:sz w:val="20"/>
                <w:szCs w:val="20"/>
                <w:lang w:val="fr-FR" w:eastAsia="fr-FR"/>
              </w:rPr>
              <w:t>Card</w:t>
            </w:r>
          </w:p>
        </w:tc>
        <w:tc>
          <w:tcPr>
            <w:tcW w:w="406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005841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77676152" w14:textId="77777777">
            <w:pPr>
              <w:widowControl/>
              <w:autoSpaceDE/>
              <w:autoSpaceDN/>
              <w:rPr>
                <w:rFonts w:ascii="Arial" w:hAnsi="Arial" w:eastAsia="Times New Roman"/>
                <w:sz w:val="20"/>
                <w:szCs w:val="20"/>
                <w:lang w:val="fr-FR" w:eastAsia="fr-FR"/>
              </w:rPr>
            </w:pPr>
            <w:r w:rsidRPr="00B244AE">
              <w:rPr>
                <w:rFonts w:ascii="Arial" w:hAnsi="Arial" w:eastAsia="Arial"/>
                <w:b/>
                <w:bCs/>
                <w:color w:val="FFFFFF"/>
                <w:kern w:val="24"/>
                <w:sz w:val="20"/>
                <w:szCs w:val="20"/>
                <w:lang w:val="fr-FR" w:eastAsia="fr-FR"/>
              </w:rPr>
              <w:t>Jeux de valeurs</w:t>
            </w:r>
          </w:p>
        </w:tc>
        <w:tc>
          <w:tcPr>
            <w:tcW w:w="174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005841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6E5A9A" w14:paraId="540D8591" w14:textId="5119D979">
            <w:pPr>
              <w:widowControl/>
              <w:autoSpaceDE/>
              <w:autoSpaceDN/>
              <w:rPr>
                <w:rFonts w:ascii="Arial" w:hAnsi="Arial" w:eastAsia="Times New Roman"/>
                <w:sz w:val="20"/>
                <w:szCs w:val="20"/>
                <w:lang w:val="fr-FR" w:eastAsia="fr-FR"/>
              </w:rPr>
            </w:pPr>
            <w:r>
              <w:rPr>
                <w:rFonts w:ascii="Arial" w:hAnsi="Arial" w:eastAsia="Arial"/>
                <w:b/>
                <w:bCs/>
                <w:color w:val="FFFFFF"/>
                <w:kern w:val="24"/>
                <w:sz w:val="20"/>
                <w:szCs w:val="20"/>
                <w:lang w:val="fr-FR" w:eastAsia="fr-FR"/>
              </w:rPr>
              <w:t>Format</w:t>
            </w:r>
          </w:p>
        </w:tc>
      </w:tr>
      <w:tr w:rsidRPr="00B244AE" w:rsidR="00FA5689" w:rsidTr="679F5A91" w14:paraId="2B137CCA" w14:textId="77777777">
        <w:trPr>
          <w:trHeight w:val="250"/>
        </w:trPr>
        <w:tc>
          <w:tcPr>
            <w:tcW w:w="438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Pr="00B244AE" w:rsidR="00FA5689" w:rsidP="00B244AE" w:rsidRDefault="00FA5689" w14:paraId="4F83582C" w14:textId="20AA1436">
            <w:pPr>
              <w:widowControl/>
              <w:autoSpaceDE/>
              <w:autoSpaceDN/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</w:pPr>
            <w:r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Règle</w:t>
            </w:r>
          </w:p>
        </w:tc>
        <w:tc>
          <w:tcPr>
            <w:tcW w:w="382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Pr="00B244AE" w:rsidR="00FA5689" w:rsidP="00B244AE" w:rsidRDefault="00FA5689" w14:paraId="7CDA6F11" w14:textId="2E71CAD3">
            <w:pPr>
              <w:widowControl/>
              <w:autoSpaceDE/>
              <w:autoSpaceDN/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</w:pPr>
            <w:r w:rsidRPr="00FA5689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&lt;Regle&gt;</w:t>
            </w:r>
          </w:p>
        </w:tc>
        <w:tc>
          <w:tcPr>
            <w:tcW w:w="85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Pr="00B244AE" w:rsidR="00FA5689" w:rsidP="00B244AE" w:rsidRDefault="00FA5689" w14:paraId="62E3CC45" w14:textId="301DBEA5">
            <w:pPr>
              <w:widowControl/>
              <w:autoSpaceDE/>
              <w:autoSpaceDN/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</w:pPr>
            <w:r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[</w:t>
            </w: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1..1]</w:t>
            </w:r>
          </w:p>
        </w:tc>
        <w:tc>
          <w:tcPr>
            <w:tcW w:w="406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Pr="00B244AE" w:rsidR="00FA5689" w:rsidP="00B244AE" w:rsidRDefault="00FA5689" w14:paraId="58205EE3" w14:textId="7671CA02">
            <w:pPr>
              <w:widowControl/>
              <w:autoSpaceDE/>
              <w:autoSpaceDN/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</w:pPr>
            <w:r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Regle</w:t>
            </w:r>
          </w:p>
        </w:tc>
        <w:tc>
          <w:tcPr>
            <w:tcW w:w="174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Pr="005A0B6E" w:rsidR="00FA5689" w:rsidP="00B244AE" w:rsidRDefault="00FA5689" w14:paraId="6CE512EA" w14:textId="77777777">
            <w:pPr>
              <w:widowControl/>
              <w:autoSpaceDE/>
              <w:autoSpaceDN/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</w:pPr>
          </w:p>
        </w:tc>
      </w:tr>
      <w:tr w:rsidRPr="00B244AE" w:rsidR="00B244AE" w:rsidTr="679F5A91" w14:paraId="068ACCDB" w14:textId="77777777">
        <w:trPr>
          <w:trHeight w:val="172"/>
        </w:trPr>
        <w:tc>
          <w:tcPr>
            <w:tcW w:w="438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4F653461" w14:textId="0DD3B762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Identifiant unique de la règle de remontée des documents</w:t>
            </w:r>
          </w:p>
        </w:tc>
        <w:tc>
          <w:tcPr>
            <w:tcW w:w="382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78975AB5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&lt;id&gt;</w:t>
            </w:r>
          </w:p>
        </w:tc>
        <w:tc>
          <w:tcPr>
            <w:tcW w:w="85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617FBA0D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 xml:space="preserve">[1..1] </w:t>
            </w:r>
          </w:p>
        </w:tc>
        <w:tc>
          <w:tcPr>
            <w:tcW w:w="406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D00BB4" w14:paraId="7C117EED" w14:textId="6CDFF10A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Entier / 6 caractères</w:t>
            </w:r>
          </w:p>
        </w:tc>
        <w:tc>
          <w:tcPr>
            <w:tcW w:w="174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0A7802" w14:paraId="463F541E" w14:textId="05FF9FF0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0A7802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000002</w:t>
            </w:r>
          </w:p>
        </w:tc>
      </w:tr>
      <w:tr w:rsidRPr="00B244AE" w:rsidR="00B244AE" w:rsidTr="679F5A91" w14:paraId="37F7684A" w14:textId="77777777">
        <w:tc>
          <w:tcPr>
            <w:tcW w:w="438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15E1ABC1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Type de document (code LOINC du document)</w:t>
            </w:r>
          </w:p>
        </w:tc>
        <w:tc>
          <w:tcPr>
            <w:tcW w:w="382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0D86B574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&lt;XdsTypeCode&gt;</w:t>
            </w:r>
          </w:p>
        </w:tc>
        <w:tc>
          <w:tcPr>
            <w:tcW w:w="85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03EBC84F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 xml:space="preserve">[1..1] </w:t>
            </w:r>
          </w:p>
        </w:tc>
        <w:tc>
          <w:tcPr>
            <w:tcW w:w="406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077035C6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JDV_J07_XdsTypeCode_CISIS</w:t>
            </w:r>
          </w:p>
          <w:p w:rsidRPr="00B244AE" w:rsidR="00B244AE" w:rsidP="00B244AE" w:rsidRDefault="00B244AE" w14:paraId="76CBB3CF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OID :1.2.250.1.213.1.1.5.471</w:t>
            </w:r>
          </w:p>
        </w:tc>
        <w:tc>
          <w:tcPr>
            <w:tcW w:w="174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7FBE05F4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96173-0</w:t>
            </w:r>
          </w:p>
        </w:tc>
      </w:tr>
      <w:tr w:rsidRPr="00B244AE" w:rsidR="00B244AE" w:rsidTr="679F5A91" w14:paraId="00833FA0" w14:textId="77777777">
        <w:tc>
          <w:tcPr>
            <w:tcW w:w="438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2968A218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Sous-type de document formatCode</w:t>
            </w:r>
          </w:p>
        </w:tc>
        <w:tc>
          <w:tcPr>
            <w:tcW w:w="382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Pr="00B244AE" w:rsidR="00B244AE" w:rsidP="00B244AE" w:rsidRDefault="00B244AE" w14:paraId="2E1F49F0" w14:textId="77777777">
            <w:pPr>
              <w:widowControl/>
              <w:autoSpaceDE/>
              <w:autoSpaceDN/>
              <w:textAlignment w:val="center"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&lt;XDS-FormatCode&gt;</w:t>
            </w:r>
          </w:p>
        </w:tc>
        <w:tc>
          <w:tcPr>
            <w:tcW w:w="85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01644027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[0..1]</w:t>
            </w:r>
          </w:p>
        </w:tc>
        <w:tc>
          <w:tcPr>
            <w:tcW w:w="406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7DFDC1F9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JDV_J10_XdsFormatCode_CISIS</w:t>
            </w:r>
          </w:p>
          <w:p w:rsidRPr="00B244AE" w:rsidR="00B244AE" w:rsidP="00B244AE" w:rsidRDefault="00B244AE" w14:paraId="0B077B4D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OID : 1.2.250.1.213.1.1.5.465</w:t>
            </w:r>
          </w:p>
        </w:tc>
        <w:tc>
          <w:tcPr>
            <w:tcW w:w="174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3911F225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urn:ans:ci-sis:trod:2024</w:t>
            </w:r>
          </w:p>
        </w:tc>
      </w:tr>
      <w:tr w:rsidRPr="00B244AE" w:rsidR="00B244AE" w:rsidTr="679F5A91" w14:paraId="32C7DABB" w14:textId="77777777">
        <w:tc>
          <w:tcPr>
            <w:tcW w:w="438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462C89DB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Analyse porteuse de résultat (code LOINC correspondant au résultat de l’analyse)</w:t>
            </w:r>
          </w:p>
        </w:tc>
        <w:tc>
          <w:tcPr>
            <w:tcW w:w="382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35B18142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&lt;Code_Examen&gt;</w:t>
            </w:r>
          </w:p>
        </w:tc>
        <w:tc>
          <w:tcPr>
            <w:tcW w:w="85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75B89917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[0..1]</w:t>
            </w:r>
          </w:p>
        </w:tc>
        <w:tc>
          <w:tcPr>
            <w:tcW w:w="406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45D5F892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Terminologie LOINC</w:t>
            </w:r>
          </w:p>
          <w:p w:rsidRPr="00B244AE" w:rsidR="00B244AE" w:rsidP="00B244AE" w:rsidRDefault="00B244AE" w14:paraId="3CADE490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OID : 2.16.840.1.113883.6.1</w:t>
            </w:r>
          </w:p>
        </w:tc>
        <w:tc>
          <w:tcPr>
            <w:tcW w:w="174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762634E3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 xml:space="preserve"> </w:t>
            </w:r>
          </w:p>
        </w:tc>
      </w:tr>
      <w:tr w:rsidRPr="00B244AE" w:rsidR="00B244AE" w:rsidTr="679F5A91" w14:paraId="0E8D5720" w14:textId="77777777">
        <w:tc>
          <w:tcPr>
            <w:tcW w:w="438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381F11EC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Codification CIS (vaccin effectué,…)</w:t>
            </w:r>
          </w:p>
        </w:tc>
        <w:tc>
          <w:tcPr>
            <w:tcW w:w="382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1AFF6A58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&lt;Code_CIS&gt;</w:t>
            </w:r>
          </w:p>
        </w:tc>
        <w:tc>
          <w:tcPr>
            <w:tcW w:w="85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539F831D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[0..1]</w:t>
            </w:r>
          </w:p>
        </w:tc>
        <w:tc>
          <w:tcPr>
            <w:tcW w:w="406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2975E4E0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Nomenclature spécialité pharmaceutique de l’ANSM Identifiants de Spécialité 1.2.250.1.213.2.3.1</w:t>
            </w:r>
          </w:p>
        </w:tc>
        <w:tc>
          <w:tcPr>
            <w:tcW w:w="174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2ADA2A16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</w:p>
        </w:tc>
      </w:tr>
      <w:tr w:rsidRPr="00B244AE" w:rsidR="00B244AE" w:rsidTr="679F5A91" w14:paraId="7DFC0681" w14:textId="77777777">
        <w:trPr>
          <w:trHeight w:val="490"/>
        </w:trPr>
        <w:tc>
          <w:tcPr>
            <w:tcW w:w="438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5F5424E4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 xml:space="preserve">Consentement du patient préalable à la remontée du document par Messagerie Sécurité de Santé </w:t>
            </w:r>
          </w:p>
        </w:tc>
        <w:tc>
          <w:tcPr>
            <w:tcW w:w="382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3A18167F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&lt;Con_Pat&gt;</w:t>
            </w:r>
          </w:p>
        </w:tc>
        <w:tc>
          <w:tcPr>
            <w:tcW w:w="85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4923CD8B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 xml:space="preserve">[1..1] </w:t>
            </w:r>
          </w:p>
        </w:tc>
        <w:tc>
          <w:tcPr>
            <w:tcW w:w="406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7D912B4E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OUT :  consentement préalable par défaut à non</w:t>
            </w:r>
          </w:p>
          <w:p w:rsidRPr="00B244AE" w:rsidR="00B244AE" w:rsidP="00B244AE" w:rsidRDefault="00B244AE" w14:paraId="4537390F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IN : consentement préalable à renseigner</w:t>
            </w:r>
          </w:p>
          <w:p w:rsidRPr="00B244AE" w:rsidR="00B244AE" w:rsidP="00B244AE" w:rsidRDefault="00B244AE" w14:paraId="7294D9AD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NON : pas de consentement préalable</w:t>
            </w:r>
          </w:p>
        </w:tc>
        <w:tc>
          <w:tcPr>
            <w:tcW w:w="174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536FAAE5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</w:p>
        </w:tc>
      </w:tr>
      <w:tr w:rsidRPr="00B244AE" w:rsidR="00B244AE" w:rsidTr="679F5A91" w14:paraId="33FC9148" w14:textId="77777777">
        <w:trPr>
          <w:trHeight w:val="236"/>
        </w:trPr>
        <w:tc>
          <w:tcPr>
            <w:tcW w:w="438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4892719B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Message d’information du professionnel de santé ayant validé l’envoi du document par messagerie sécurisée</w:t>
            </w:r>
          </w:p>
        </w:tc>
        <w:tc>
          <w:tcPr>
            <w:tcW w:w="382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351D3322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&lt;Mes_Inf&gt;</w:t>
            </w:r>
          </w:p>
        </w:tc>
        <w:tc>
          <w:tcPr>
            <w:tcW w:w="85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3C3F6170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 xml:space="preserve">[0..1] </w:t>
            </w:r>
          </w:p>
        </w:tc>
        <w:tc>
          <w:tcPr>
            <w:tcW w:w="406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6689E778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</w:p>
        </w:tc>
        <w:tc>
          <w:tcPr>
            <w:tcW w:w="174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5381C201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texte</w:t>
            </w:r>
          </w:p>
        </w:tc>
      </w:tr>
      <w:tr w:rsidRPr="00B244AE" w:rsidR="00B244AE" w:rsidTr="679F5A91" w14:paraId="565320FD" w14:textId="77777777">
        <w:trPr>
          <w:trHeight w:val="614"/>
        </w:trPr>
        <w:tc>
          <w:tcPr>
            <w:tcW w:w="438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5F1C4E" w14:paraId="7B5E46BA" w14:textId="574A09F5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D</w:t>
            </w:r>
            <w:r w:rsidRPr="00B244AE" w:rsid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ate de validation du document à partir de laquelle le document est inclu</w:t>
            </w:r>
            <w:r w:rsidR="006A6DE9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s</w:t>
            </w:r>
            <w:r w:rsidRPr="00B244AE" w:rsid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 xml:space="preserve"> dans la liste des documents à envoyer (heure locale du lieu de production du document)</w:t>
            </w:r>
          </w:p>
        </w:tc>
        <w:tc>
          <w:tcPr>
            <w:tcW w:w="382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6ACC4A06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&lt;Date_Deb&gt;</w:t>
            </w:r>
          </w:p>
        </w:tc>
        <w:tc>
          <w:tcPr>
            <w:tcW w:w="85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3A40BD25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 xml:space="preserve">[1..1] </w:t>
            </w:r>
          </w:p>
        </w:tc>
        <w:tc>
          <w:tcPr>
            <w:tcW w:w="406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60A4FCBF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 xml:space="preserve"> </w:t>
            </w:r>
          </w:p>
        </w:tc>
        <w:tc>
          <w:tcPr>
            <w:tcW w:w="174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34811017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AAAAMMJJhhmmss</w:t>
            </w:r>
          </w:p>
        </w:tc>
      </w:tr>
      <w:tr w:rsidRPr="00B244AE" w:rsidR="00B244AE" w:rsidTr="679F5A91" w14:paraId="64037304" w14:textId="77777777">
        <w:trPr>
          <w:trHeight w:val="641"/>
        </w:trPr>
        <w:tc>
          <w:tcPr>
            <w:tcW w:w="438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5F1C4E" w14:paraId="4E25738F" w14:textId="4E6CD372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D</w:t>
            </w:r>
            <w:r w:rsidRPr="00B244AE" w:rsid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ate de validation du document jusqu’à laquelle le document est inclu</w:t>
            </w:r>
            <w:r w:rsidR="006A6DE9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s</w:t>
            </w:r>
            <w:r w:rsidRPr="00B244AE" w:rsid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 xml:space="preserve"> dans la liste des documents à envoyer (heure locale du lieu de production du document)</w:t>
            </w:r>
          </w:p>
        </w:tc>
        <w:tc>
          <w:tcPr>
            <w:tcW w:w="382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0DCF1323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&lt;Date_Fin&gt;</w:t>
            </w:r>
          </w:p>
        </w:tc>
        <w:tc>
          <w:tcPr>
            <w:tcW w:w="85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5C1DE58D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[0..1]</w:t>
            </w:r>
          </w:p>
        </w:tc>
        <w:tc>
          <w:tcPr>
            <w:tcW w:w="406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01FC4923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 xml:space="preserve"> </w:t>
            </w:r>
          </w:p>
        </w:tc>
        <w:tc>
          <w:tcPr>
            <w:tcW w:w="174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468E814E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AAAAMMJJhhmmss</w:t>
            </w:r>
          </w:p>
        </w:tc>
      </w:tr>
      <w:tr w:rsidRPr="00B244AE" w:rsidR="00B244AE" w:rsidTr="679F5A91" w14:paraId="7A6720B9" w14:textId="77777777">
        <w:tc>
          <w:tcPr>
            <w:tcW w:w="438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5F1C4E" w14:paraId="73603D96" w14:textId="40872B0B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A</w:t>
            </w:r>
            <w:r w:rsidRPr="00B244AE" w:rsid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dresse MSSante</w:t>
            </w:r>
          </w:p>
        </w:tc>
        <w:tc>
          <w:tcPr>
            <w:tcW w:w="382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4E279B3A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>&lt;Mss_Dest&gt;</w:t>
            </w:r>
          </w:p>
        </w:tc>
        <w:tc>
          <w:tcPr>
            <w:tcW w:w="85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607AE419" w14:textId="77777777">
            <w:pPr>
              <w:widowControl/>
              <w:autoSpaceDE/>
              <w:autoSpaceDN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 xml:space="preserve">[1..1] </w:t>
            </w:r>
          </w:p>
        </w:tc>
        <w:tc>
          <w:tcPr>
            <w:tcW w:w="406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658D7FBA" w14:textId="5527071B">
            <w:pPr>
              <w:widowControl/>
              <w:autoSpaceDE/>
              <w:autoSpaceDN/>
              <w:rPr>
                <w:rFonts w:ascii="Arial" w:hAnsi="Arial" w:eastAsia="Times New Roman"/>
                <w:sz w:val="16"/>
                <w:szCs w:val="16"/>
                <w:lang w:val="fr-FR" w:eastAsia="fr-FR"/>
              </w:rPr>
            </w:pPr>
          </w:p>
        </w:tc>
        <w:tc>
          <w:tcPr>
            <w:tcW w:w="174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:rsidRPr="00B244AE" w:rsidR="00B244AE" w:rsidP="00B244AE" w:rsidRDefault="00B244AE" w14:paraId="0069EAF3" w14:textId="77777777">
            <w:pPr>
              <w:widowControl/>
              <w:autoSpaceDE/>
              <w:autoSpaceDN/>
              <w:rPr>
                <w:rFonts w:ascii="Arial" w:hAnsi="Arial" w:eastAsia="Times New Roman"/>
                <w:sz w:val="16"/>
                <w:szCs w:val="16"/>
                <w:lang w:val="fr-FR" w:eastAsia="fr-FR"/>
              </w:rPr>
            </w:pPr>
            <w:r w:rsidRPr="00B244AE">
              <w:rPr>
                <w:rFonts w:ascii="Arial" w:hAnsi="Arial" w:eastAsia="Arial"/>
                <w:color w:val="000000"/>
                <w:kern w:val="24"/>
                <w:sz w:val="16"/>
                <w:szCs w:val="16"/>
                <w:lang w:val="fr-FR" w:eastAsia="fr-FR"/>
              </w:rPr>
              <w:t xml:space="preserve"> </w:t>
            </w:r>
          </w:p>
        </w:tc>
      </w:tr>
    </w:tbl>
    <w:p w:rsidRPr="00B244AE" w:rsidR="00B244AE" w:rsidP="005A0B6E" w:rsidRDefault="00B244AE" w14:paraId="00427521" w14:textId="77777777">
      <w:pPr>
        <w:pStyle w:val="Corpsdetexte"/>
      </w:pPr>
    </w:p>
    <w:p w:rsidR="679F5A91" w:rsidP="679F5A91" w:rsidRDefault="679F5A91" w14:paraId="3B3F4124" w14:textId="51C37699">
      <w:pPr>
        <w:pStyle w:val="Corpsdetexte"/>
      </w:pPr>
    </w:p>
    <w:p w:rsidR="679F5A91" w:rsidP="679F5A91" w:rsidRDefault="679F5A91" w14:paraId="0F16133D" w14:textId="59D07066">
      <w:pPr>
        <w:pStyle w:val="Corpsdetexte"/>
      </w:pPr>
    </w:p>
    <w:p w:rsidR="679F5A91" w:rsidP="679F5A91" w:rsidRDefault="679F5A91" w14:paraId="0B8F06F2" w14:textId="1F8DF827">
      <w:pPr>
        <w:pStyle w:val="Corpsdetexte"/>
      </w:pPr>
    </w:p>
    <w:p w:rsidR="679F5A91" w:rsidP="679F5A91" w:rsidRDefault="679F5A91" w14:paraId="73EAC434" w14:textId="72A9EFBF">
      <w:pPr>
        <w:pStyle w:val="Corpsdetexte"/>
      </w:pPr>
    </w:p>
    <w:p w:rsidR="679F5A91" w:rsidP="679F5A91" w:rsidRDefault="679F5A91" w14:paraId="7B26F481" w14:textId="76153CF6">
      <w:pPr>
        <w:pStyle w:val="Corpsdetexte"/>
      </w:pPr>
    </w:p>
    <w:p w:rsidR="679F5A91" w:rsidP="679F5A91" w:rsidRDefault="679F5A91" w14:paraId="08B026A6" w14:textId="4759BAF7">
      <w:pPr>
        <w:pStyle w:val="Corpsdetexte"/>
      </w:pPr>
    </w:p>
    <w:tbl>
      <w:tblPr>
        <w:tblW w:w="0" w:type="auto"/>
        <w:tblLook w:val="0600" w:firstRow="0" w:lastRow="0" w:firstColumn="0" w:lastColumn="0" w:noHBand="1" w:noVBand="1"/>
      </w:tblPr>
      <w:tblGrid>
        <w:gridCol w:w="4385"/>
        <w:gridCol w:w="3827"/>
        <w:gridCol w:w="850"/>
        <w:gridCol w:w="4066"/>
        <w:gridCol w:w="1746"/>
      </w:tblGrid>
      <w:tr w:rsidR="679F5A91" w:rsidTr="679F5A91" w14:paraId="4CA0E2F9">
        <w:trPr>
          <w:trHeight w:val="300"/>
        </w:trPr>
        <w:tc>
          <w:tcPr>
            <w:tcW w:w="4385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shd w:val="clear" w:color="auto" w:fill="466964" w:themeFill="accent1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="679F5A91" w:rsidP="679F5A91" w:rsidRDefault="679F5A91" w14:paraId="2677B8CF">
            <w:pPr>
              <w:pStyle w:val="Normal"/>
              <w:widowControl w:val="1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ascii="Arial" w:hAnsi="Arial" w:eastAsia="Arial"/>
                <w:b w:val="1"/>
                <w:bCs w:val="1"/>
                <w:color w:val="auto"/>
                <w:sz w:val="20"/>
                <w:szCs w:val="20"/>
                <w:lang w:val="fr-FR" w:eastAsia="fr-FR"/>
              </w:rPr>
            </w:pPr>
            <w:r w:rsidRPr="679F5A91" w:rsidR="679F5A91">
              <w:rPr>
                <w:rFonts w:ascii="Arial" w:hAnsi="Arial" w:eastAsia="Arial"/>
                <w:b w:val="1"/>
                <w:bCs w:val="1"/>
                <w:color w:val="auto"/>
                <w:sz w:val="20"/>
                <w:szCs w:val="20"/>
                <w:lang w:val="fr-FR" w:eastAsia="fr-FR"/>
              </w:rPr>
              <w:t>Description</w:t>
            </w:r>
          </w:p>
        </w:tc>
        <w:tc>
          <w:tcPr>
            <w:tcW w:w="3827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shd w:val="clear" w:color="auto" w:fill="466964" w:themeFill="accent1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="679F5A91" w:rsidP="679F5A91" w:rsidRDefault="679F5A91" w14:paraId="1C9B569B">
            <w:pPr>
              <w:pStyle w:val="Normal"/>
              <w:widowControl w:val="1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ascii="Arial" w:hAnsi="Arial" w:eastAsia="Arial"/>
                <w:b w:val="1"/>
                <w:bCs w:val="1"/>
                <w:color w:val="auto"/>
                <w:sz w:val="20"/>
                <w:szCs w:val="20"/>
                <w:lang w:val="fr-FR" w:eastAsia="fr-FR"/>
              </w:rPr>
            </w:pPr>
            <w:r w:rsidRPr="679F5A91" w:rsidR="679F5A91">
              <w:rPr>
                <w:rFonts w:ascii="Arial" w:hAnsi="Arial" w:eastAsia="Arial"/>
                <w:b w:val="1"/>
                <w:bCs w:val="1"/>
                <w:color w:val="auto"/>
                <w:sz w:val="20"/>
                <w:szCs w:val="20"/>
                <w:lang w:val="fr-FR" w:eastAsia="fr-FR"/>
              </w:rPr>
              <w:t>Nom</w:t>
            </w:r>
          </w:p>
        </w:tc>
        <w:tc>
          <w:tcPr>
            <w:tcW w:w="85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shd w:val="clear" w:color="auto" w:fill="466964" w:themeFill="accent1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="679F5A91" w:rsidP="679F5A91" w:rsidRDefault="679F5A91" w14:paraId="5905FA0C">
            <w:pPr>
              <w:pStyle w:val="Normal"/>
              <w:widowControl w:val="1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ascii="Arial" w:hAnsi="Arial" w:eastAsia="Arial"/>
                <w:b w:val="1"/>
                <w:bCs w:val="1"/>
                <w:color w:val="auto"/>
                <w:sz w:val="20"/>
                <w:szCs w:val="20"/>
                <w:lang w:val="fr-FR" w:eastAsia="fr-FR"/>
              </w:rPr>
            </w:pPr>
            <w:r w:rsidRPr="679F5A91" w:rsidR="679F5A91">
              <w:rPr>
                <w:rFonts w:ascii="Arial" w:hAnsi="Arial" w:eastAsia="Arial"/>
                <w:b w:val="1"/>
                <w:bCs w:val="1"/>
                <w:color w:val="auto"/>
                <w:sz w:val="20"/>
                <w:szCs w:val="20"/>
                <w:lang w:val="fr-FR" w:eastAsia="fr-FR"/>
              </w:rPr>
              <w:t>Card</w:t>
            </w:r>
          </w:p>
        </w:tc>
        <w:tc>
          <w:tcPr>
            <w:tcW w:w="4066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shd w:val="clear" w:color="auto" w:fill="466964" w:themeFill="accent1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="679F5A91" w:rsidP="679F5A91" w:rsidRDefault="679F5A91" w14:paraId="0B671787">
            <w:pPr>
              <w:pStyle w:val="Normal"/>
              <w:widowControl w:val="1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ascii="Arial" w:hAnsi="Arial" w:eastAsia="Arial"/>
                <w:b w:val="1"/>
                <w:bCs w:val="1"/>
                <w:color w:val="auto"/>
                <w:sz w:val="20"/>
                <w:szCs w:val="20"/>
                <w:lang w:val="fr-FR" w:eastAsia="fr-FR"/>
              </w:rPr>
            </w:pPr>
            <w:r w:rsidRPr="679F5A91" w:rsidR="679F5A91">
              <w:rPr>
                <w:rFonts w:ascii="Arial" w:hAnsi="Arial" w:eastAsia="Arial"/>
                <w:b w:val="1"/>
                <w:bCs w:val="1"/>
                <w:color w:val="auto"/>
                <w:sz w:val="20"/>
                <w:szCs w:val="20"/>
                <w:lang w:val="fr-FR" w:eastAsia="fr-FR"/>
              </w:rPr>
              <w:t>Jeux de valeurs</w:t>
            </w:r>
          </w:p>
        </w:tc>
        <w:tc>
          <w:tcPr>
            <w:tcW w:w="1746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shd w:val="clear" w:color="auto" w:fill="466964" w:themeFill="accent1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="679F5A91" w:rsidP="679F5A91" w:rsidRDefault="679F5A91" w14:paraId="34699EB1" w14:textId="5119D979">
            <w:pPr>
              <w:pStyle w:val="Normal"/>
              <w:widowControl w:val="1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ascii="Arial" w:hAnsi="Arial" w:eastAsia="Arial"/>
                <w:b w:val="1"/>
                <w:bCs w:val="1"/>
                <w:color w:val="auto"/>
                <w:sz w:val="20"/>
                <w:szCs w:val="20"/>
                <w:lang w:val="fr-FR" w:eastAsia="fr-FR"/>
              </w:rPr>
            </w:pPr>
            <w:r w:rsidRPr="679F5A91" w:rsidR="679F5A91">
              <w:rPr>
                <w:rFonts w:ascii="Arial" w:hAnsi="Arial" w:eastAsia="Arial"/>
                <w:b w:val="1"/>
                <w:bCs w:val="1"/>
                <w:color w:val="auto"/>
                <w:sz w:val="20"/>
                <w:szCs w:val="20"/>
                <w:lang w:val="fr-FR" w:eastAsia="fr-FR"/>
              </w:rPr>
              <w:t>Format</w:t>
            </w:r>
          </w:p>
        </w:tc>
      </w:tr>
      <w:tr w:rsidR="679F5A91" w:rsidTr="679F5A91" w14:paraId="11A680F3">
        <w:trPr>
          <w:trHeight w:val="300"/>
        </w:trPr>
        <w:tc>
          <w:tcPr>
            <w:tcW w:w="4385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="679F5A91" w:rsidP="679F5A91" w:rsidRDefault="679F5A91" w14:paraId="07372F7F">
            <w:pPr>
              <w:widowControl w:val="1"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679F5A91" w:rsidR="679F5A91">
              <w:rPr>
                <w:rFonts w:ascii="Arial" w:hAnsi="Arial" w:eastAsia="Arial"/>
                <w:color w:val="000000" w:themeColor="text1" w:themeTint="FF" w:themeShade="FF"/>
                <w:sz w:val="16"/>
                <w:szCs w:val="16"/>
                <w:lang w:val="fr-FR" w:eastAsia="fr-FR"/>
              </w:rPr>
              <w:t>Signature</w:t>
            </w:r>
          </w:p>
        </w:tc>
        <w:tc>
          <w:tcPr>
            <w:tcW w:w="3827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="679F5A91" w:rsidP="679F5A91" w:rsidRDefault="679F5A91" w14:paraId="77D26F66">
            <w:pPr>
              <w:widowControl w:val="1"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679F5A91" w:rsidR="679F5A91">
              <w:rPr>
                <w:rFonts w:ascii="Arial" w:hAnsi="Arial" w:eastAsia="Arial"/>
                <w:color w:val="000000" w:themeColor="text1" w:themeTint="FF" w:themeShade="FF"/>
                <w:sz w:val="16"/>
                <w:szCs w:val="16"/>
                <w:lang w:val="fr-FR" w:eastAsia="fr-FR"/>
              </w:rPr>
              <w:t>&lt;Signature xmlns="http://www.w3.org/2000/09/xmldsig#"&gt;</w:t>
            </w:r>
          </w:p>
        </w:tc>
        <w:tc>
          <w:tcPr>
            <w:tcW w:w="85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="679F5A91" w:rsidP="679F5A91" w:rsidRDefault="679F5A91" w14:paraId="123C2FCB">
            <w:pPr>
              <w:widowControl w:val="1"/>
              <w:rPr>
                <w:rFonts w:ascii="Arial" w:hAnsi="Arial" w:eastAsia="Times New Roman"/>
                <w:sz w:val="36"/>
                <w:szCs w:val="36"/>
                <w:lang w:val="fr-FR" w:eastAsia="fr-FR"/>
              </w:rPr>
            </w:pPr>
            <w:r w:rsidRPr="679F5A91" w:rsidR="679F5A91">
              <w:rPr>
                <w:rFonts w:ascii="Arial" w:hAnsi="Arial" w:eastAsia="Arial"/>
                <w:color w:val="000000" w:themeColor="text1" w:themeTint="FF" w:themeShade="FF"/>
                <w:sz w:val="16"/>
                <w:szCs w:val="16"/>
                <w:lang w:val="fr-FR" w:eastAsia="fr-FR"/>
              </w:rPr>
              <w:t xml:space="preserve">[1..1] </w:t>
            </w:r>
          </w:p>
        </w:tc>
        <w:tc>
          <w:tcPr>
            <w:tcW w:w="4066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="679F5A91" w:rsidP="679F5A91" w:rsidRDefault="679F5A91" w14:paraId="73266273" w14:textId="2DC3F84D">
            <w:pPr>
              <w:pStyle w:val="Paragraphedeliste"/>
              <w:widowControl w:val="1"/>
              <w:numPr>
                <w:ilvl w:val="0"/>
                <w:numId w:val="7"/>
              </w:numPr>
              <w:suppressLineNumbers w:val="0"/>
              <w:bidi w:val="0"/>
              <w:spacing w:before="0" w:beforeAutospacing="off" w:after="0" w:afterAutospacing="off" w:line="259" w:lineRule="auto"/>
              <w:ind w:right="0"/>
              <w:jc w:val="left"/>
              <w:rPr>
                <w:rFonts w:ascii="Arial" w:hAnsi="Arial" w:eastAsia="Arial"/>
                <w:color w:val="000000" w:themeColor="text1" w:themeTint="FF" w:themeShade="FF"/>
                <w:sz w:val="16"/>
                <w:szCs w:val="16"/>
                <w:lang w:val="fr-FR" w:eastAsia="fr-FR"/>
              </w:rPr>
            </w:pPr>
            <w:r w:rsidRPr="679F5A91" w:rsidR="679F5A91">
              <w:rPr>
                <w:rFonts w:ascii="Arial" w:hAnsi="Arial" w:eastAsia="Arial"/>
                <w:color w:val="000000" w:themeColor="text1" w:themeTint="FF" w:themeShade="FF"/>
                <w:sz w:val="16"/>
                <w:szCs w:val="16"/>
                <w:lang w:val="fr-FR" w:eastAsia="fr-FR"/>
              </w:rPr>
              <w:t xml:space="preserve">La signature du fichier trigger est au format </w:t>
            </w:r>
            <w:r w:rsidRPr="679F5A91" w:rsidR="679F5A91">
              <w:rPr>
                <w:rFonts w:ascii="Arial" w:hAnsi="Arial" w:eastAsia="Arial"/>
                <w:color w:val="000000" w:themeColor="text1" w:themeTint="FF" w:themeShade="FF"/>
                <w:sz w:val="16"/>
                <w:szCs w:val="16"/>
                <w:lang w:val="fr-FR" w:eastAsia="fr-FR"/>
              </w:rPr>
              <w:t>XMLDSig</w:t>
            </w:r>
            <w:r w:rsidRPr="679F5A91" w:rsidR="679F5A91">
              <w:rPr>
                <w:rFonts w:ascii="Arial" w:hAnsi="Arial" w:eastAsia="Arial"/>
                <w:color w:val="000000" w:themeColor="text1" w:themeTint="FF" w:themeShade="FF"/>
                <w:sz w:val="16"/>
                <w:szCs w:val="16"/>
                <w:lang w:val="fr-FR" w:eastAsia="fr-FR"/>
              </w:rPr>
              <w:t xml:space="preserve">, tel que défini par le W3C </w:t>
            </w:r>
            <w:r w:rsidRPr="679F5A91" w:rsidR="679F5A91">
              <w:rPr>
                <w:rFonts w:ascii="Arial" w:hAnsi="Arial" w:eastAsia="Arial"/>
                <w:color w:val="000000" w:themeColor="text1" w:themeTint="FF" w:themeShade="FF"/>
                <w:sz w:val="16"/>
                <w:szCs w:val="16"/>
                <w:lang w:val="fr-FR" w:eastAsia="fr-FR"/>
              </w:rPr>
              <w:t>(</w:t>
            </w:r>
            <w:hyperlink r:id="R5a7834ceed2f4be1">
              <w:r w:rsidRPr="679F5A91" w:rsidR="679F5A91">
                <w:rPr>
                  <w:rStyle w:val="Lienhypertexte"/>
                  <w:sz w:val="16"/>
                  <w:szCs w:val="16"/>
                  <w:lang w:val="fr-FR" w:eastAsia="fr-FR"/>
                </w:rPr>
                <w:t>http://www.w3.org/TR/xmldsig-core/</w:t>
              </w:r>
            </w:hyperlink>
            <w:r w:rsidRPr="679F5A91" w:rsidR="679F5A91">
              <w:rPr>
                <w:rFonts w:ascii="Arial" w:hAnsi="Arial" w:eastAsia="Arial"/>
                <w:color w:val="000000" w:themeColor="text1" w:themeTint="FF" w:themeShade="FF"/>
                <w:sz w:val="16"/>
                <w:szCs w:val="16"/>
                <w:lang w:val="fr-FR" w:eastAsia="fr-FR"/>
              </w:rPr>
              <w:t xml:space="preserve">) selon le schéma XML suivant : </w:t>
            </w:r>
            <w:hyperlink r:id="Rb7c0af1c8e6d4b6e">
              <w:r w:rsidRPr="679F5A91" w:rsidR="679F5A91">
                <w:rPr>
                  <w:rStyle w:val="Lienhypertexte"/>
                  <w:sz w:val="16"/>
                  <w:szCs w:val="16"/>
                  <w:lang w:val="fr-FR" w:eastAsia="fr-FR"/>
                </w:rPr>
                <w:t>http://www.w3.org/TR/xmldsig-core/xmldsig-core-schema.xsd</w:t>
              </w:r>
            </w:hyperlink>
            <w:r w:rsidRPr="679F5A91" w:rsidR="679F5A91">
              <w:rPr>
                <w:rFonts w:ascii="Arial" w:hAnsi="Arial" w:eastAsia="Arial"/>
                <w:color w:val="000000" w:themeColor="text1" w:themeTint="FF" w:themeShade="FF"/>
                <w:sz w:val="16"/>
                <w:szCs w:val="16"/>
                <w:lang w:val="fr-FR" w:eastAsia="fr-FR"/>
              </w:rPr>
              <w:t>.</w:t>
            </w:r>
          </w:p>
          <w:p w:rsidR="679F5A91" w:rsidP="679F5A91" w:rsidRDefault="679F5A91" w14:paraId="7EBC7954" w14:textId="66902D4A">
            <w:pPr>
              <w:pStyle w:val="Paragraphedeliste"/>
              <w:widowControl w:val="1"/>
              <w:numPr>
                <w:ilvl w:val="0"/>
                <w:numId w:val="7"/>
              </w:numPr>
              <w:suppressLineNumbers w:val="0"/>
              <w:bidi w:val="0"/>
              <w:spacing w:before="0" w:beforeAutospacing="off" w:after="0" w:afterAutospacing="off" w:line="259" w:lineRule="auto"/>
              <w:ind w:right="0"/>
              <w:jc w:val="left"/>
              <w:rPr>
                <w:rFonts w:ascii="Arial" w:hAnsi="Arial" w:eastAsia="Arial"/>
                <w:color w:val="000000" w:themeColor="text1" w:themeTint="FF" w:themeShade="FF"/>
                <w:sz w:val="16"/>
                <w:szCs w:val="16"/>
                <w:lang w:val="fr-FR" w:eastAsia="fr-FR"/>
              </w:rPr>
            </w:pPr>
            <w:r w:rsidRPr="679F5A91" w:rsidR="679F5A91">
              <w:rPr>
                <w:rFonts w:ascii="Arial" w:hAnsi="Arial" w:eastAsia="Arial"/>
                <w:color w:val="000000" w:themeColor="text1" w:themeTint="FF" w:themeShade="FF"/>
                <w:sz w:val="16"/>
                <w:szCs w:val="16"/>
                <w:lang w:val="fr-FR" w:eastAsia="fr-FR"/>
              </w:rPr>
              <w:t>Suite cryptographique utilisée pour calculer la signature : rsa-sha256</w:t>
            </w:r>
          </w:p>
          <w:p w:rsidR="679F5A91" w:rsidP="679F5A91" w:rsidRDefault="679F5A91" w14:paraId="2C16D3EC" w14:textId="6D710051">
            <w:pPr>
              <w:pStyle w:val="Paragraphedeliste"/>
              <w:widowControl w:val="1"/>
              <w:numPr>
                <w:ilvl w:val="0"/>
                <w:numId w:val="7"/>
              </w:numPr>
              <w:suppressLineNumbers w:val="0"/>
              <w:bidi w:val="0"/>
              <w:spacing w:before="0" w:beforeAutospacing="off" w:after="0" w:afterAutospacing="off" w:line="259" w:lineRule="auto"/>
              <w:ind w:right="0"/>
              <w:jc w:val="left"/>
              <w:rPr>
                <w:rFonts w:ascii="Arial" w:hAnsi="Arial" w:eastAsia="Arial"/>
                <w:color w:val="000000" w:themeColor="text1" w:themeTint="FF" w:themeShade="FF"/>
                <w:sz w:val="16"/>
                <w:szCs w:val="16"/>
                <w:lang w:val="fr-FR" w:eastAsia="fr-FR"/>
              </w:rPr>
            </w:pPr>
            <w:r w:rsidRPr="679F5A91" w:rsidR="679F5A91">
              <w:rPr>
                <w:rFonts w:ascii="Arial" w:hAnsi="Arial" w:eastAsia="Arial"/>
                <w:color w:val="000000" w:themeColor="text1" w:themeTint="FF" w:themeShade="FF"/>
                <w:sz w:val="16"/>
                <w:szCs w:val="16"/>
                <w:lang w:val="fr-FR" w:eastAsia="fr-FR"/>
              </w:rPr>
              <w:t>Algorithme de transformation sous forme canonique du contenu à signer : xml-exc-c14n</w:t>
            </w:r>
          </w:p>
          <w:p w:rsidR="679F5A91" w:rsidP="679F5A91" w:rsidRDefault="679F5A91" w14:paraId="79F6778D" w14:textId="0101BF9F">
            <w:pPr>
              <w:pStyle w:val="Paragraphedeliste"/>
              <w:widowControl w:val="1"/>
              <w:numPr>
                <w:ilvl w:val="0"/>
                <w:numId w:val="7"/>
              </w:numPr>
              <w:suppressLineNumbers w:val="0"/>
              <w:bidi w:val="0"/>
              <w:spacing w:before="0" w:beforeAutospacing="off" w:after="0" w:afterAutospacing="off" w:line="259" w:lineRule="auto"/>
              <w:ind w:right="0"/>
              <w:jc w:val="left"/>
              <w:rPr>
                <w:rFonts w:ascii="Arial" w:hAnsi="Arial" w:eastAsia="Arial"/>
                <w:color w:val="000000" w:themeColor="text1" w:themeTint="FF" w:themeShade="FF"/>
                <w:sz w:val="16"/>
                <w:szCs w:val="16"/>
                <w:lang w:val="fr-FR" w:eastAsia="fr-FR"/>
              </w:rPr>
            </w:pPr>
            <w:r w:rsidRPr="679F5A91" w:rsidR="679F5A91">
              <w:rPr>
                <w:rFonts w:ascii="Arial" w:hAnsi="Arial" w:eastAsia="Arial"/>
                <w:color w:val="000000" w:themeColor="text1" w:themeTint="FF" w:themeShade="FF"/>
                <w:sz w:val="16"/>
                <w:szCs w:val="16"/>
                <w:lang w:val="fr-FR" w:eastAsia="fr-FR"/>
              </w:rPr>
              <w:t>Type de signature : enveloppée</w:t>
            </w:r>
          </w:p>
          <w:p w:rsidR="679F5A91" w:rsidP="679F5A91" w:rsidRDefault="679F5A91" w14:paraId="1A3500CE" w14:textId="22D5EFEE">
            <w:pPr>
              <w:pStyle w:val="Paragraphedeliste"/>
              <w:widowControl w:val="1"/>
              <w:numPr>
                <w:ilvl w:val="0"/>
                <w:numId w:val="7"/>
              </w:numPr>
              <w:suppressLineNumbers w:val="0"/>
              <w:bidi w:val="0"/>
              <w:spacing w:before="0" w:beforeAutospacing="off" w:after="0" w:afterAutospacing="off" w:line="259" w:lineRule="auto"/>
              <w:ind w:right="0"/>
              <w:jc w:val="left"/>
              <w:rPr>
                <w:rFonts w:ascii="Arial" w:hAnsi="Arial" w:eastAsia="Arial"/>
                <w:color w:val="000000" w:themeColor="text1" w:themeTint="FF" w:themeShade="FF"/>
                <w:sz w:val="16"/>
                <w:szCs w:val="16"/>
                <w:lang w:val="fr-FR" w:eastAsia="fr-FR"/>
              </w:rPr>
            </w:pPr>
            <w:r w:rsidRPr="679F5A91" w:rsidR="679F5A91">
              <w:rPr>
                <w:rFonts w:ascii="Arial" w:hAnsi="Arial" w:eastAsia="Arial"/>
                <w:color w:val="000000" w:themeColor="text1" w:themeTint="FF" w:themeShade="FF"/>
                <w:sz w:val="16"/>
                <w:szCs w:val="16"/>
                <w:lang w:val="fr-FR" w:eastAsia="fr-FR"/>
              </w:rPr>
              <w:t>Algorithme de hachage du contenu à signer : SHA256</w:t>
            </w:r>
          </w:p>
        </w:tc>
        <w:tc>
          <w:tcPr>
            <w:tcW w:w="1746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="679F5A91" w:rsidP="679F5A91" w:rsidRDefault="679F5A91" w14:paraId="64C73C8A" w14:textId="2FE77A0D">
            <w:pPr>
              <w:pStyle w:val="Normal"/>
              <w:widowControl w:val="1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679F5A91" w:rsidR="679F5A91">
              <w:rPr>
                <w:rFonts w:ascii="Arial" w:hAnsi="Arial" w:eastAsia="Arial"/>
                <w:color w:val="000000" w:themeColor="text1" w:themeTint="FF" w:themeShade="FF"/>
                <w:sz w:val="16"/>
                <w:szCs w:val="16"/>
                <w:lang w:val="fr-FR" w:eastAsia="fr-FR"/>
              </w:rPr>
              <w:t>XMLDSig</w:t>
            </w:r>
          </w:p>
        </w:tc>
      </w:tr>
    </w:tbl>
    <w:p w:rsidR="679F5A91" w:rsidP="679F5A91" w:rsidRDefault="679F5A91" w14:paraId="3DAE139C" w14:textId="79FDEF1E">
      <w:pPr>
        <w:pStyle w:val="Corpsdetexte"/>
      </w:pPr>
    </w:p>
    <w:p w:rsidR="679F5A91" w:rsidP="679F5A91" w:rsidRDefault="679F5A91" w14:paraId="460C0FD0" w14:textId="1CA94EC8">
      <w:pPr>
        <w:pStyle w:val="Corpsdetexte"/>
      </w:pPr>
    </w:p>
    <w:p w:rsidR="14CC4FD8" w:rsidP="679F5A91" w:rsidRDefault="14CC4FD8" w14:paraId="6DF85C01" w14:textId="0C908BFA">
      <w:pPr>
        <w:pStyle w:val="Corpsdetexte"/>
        <w:jc w:val="center"/>
        <w:rPr>
          <w:b w:val="1"/>
          <w:bCs w:val="1"/>
        </w:rPr>
      </w:pPr>
      <w:r w:rsidRPr="679F5A91" w:rsidR="14CC4FD8">
        <w:rPr>
          <w:b w:val="1"/>
          <w:bCs w:val="1"/>
        </w:rPr>
        <w:t>*****</w:t>
      </w:r>
    </w:p>
    <w:sectPr w:rsidRPr="00B244AE" w:rsidR="00B244AE" w:rsidSect="00B244AE">
      <w:pgSz w:w="16840" w:h="11910" w:orient="landscape"/>
      <w:pgMar w:top="964" w:right="958" w:bottom="964" w:left="96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57728" w:rsidP="0079276E" w:rsidRDefault="00057728" w14:paraId="18DF2822" w14:textId="77777777">
      <w:r>
        <w:separator/>
      </w:r>
    </w:p>
  </w:endnote>
  <w:endnote w:type="continuationSeparator" w:id="0">
    <w:p w:rsidR="00057728" w:rsidP="0079276E" w:rsidRDefault="00057728" w14:paraId="3672277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rodepage"/>
      </w:rPr>
      <w:id w:val="1353150097"/>
      <w:docPartObj>
        <w:docPartGallery w:val="Page Numbers (Bottom of Page)"/>
        <w:docPartUnique/>
      </w:docPartObj>
    </w:sdtPr>
    <w:sdtContent>
      <w:p w:rsidR="008443A5" w:rsidP="002F5335" w:rsidRDefault="008443A5" w14:paraId="4964EB3C" w14:textId="77777777">
        <w:pPr>
          <w:pStyle w:val="Pieddepage"/>
          <w:framePr w:wrap="none" w:hAnchor="margin" w:vAnchor="text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  <w:sdtEndPr>
      <w:rPr>
        <w:rStyle w:val="Numrodepage"/>
      </w:rPr>
    </w:sdtEndPr>
  </w:sdt>
  <w:p w:rsidR="008443A5" w:rsidRDefault="008443A5" w14:paraId="3FA12853" w14:textId="7777777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55848366"/>
      <w:docPartObj>
        <w:docPartGallery w:val="Page Numbers (Bottom of Page)"/>
        <w:docPartUnique/>
      </w:docPartObj>
    </w:sdtPr>
    <w:sdtContent>
      <w:p w:rsidR="00823E47" w:rsidRDefault="00823E47" w14:paraId="133C1EE7" w14:textId="728E2158">
        <w:pPr>
          <w:pStyle w:val="Pieddepag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:rsidR="006E5A9A" w:rsidRDefault="006E5A9A" w14:paraId="4D12AD88" w14:textId="7777777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290741" w:rsidR="008443A5" w:rsidP="000301D7" w:rsidRDefault="008443A5" w14:paraId="2E2CC4AD" w14:textId="77777777">
    <w:pPr>
      <w:pStyle w:val="PieddePage2"/>
    </w:pPr>
  </w:p>
  <w:sdt>
    <w:sdtPr>
      <w:rPr>
        <w:rStyle w:val="Numrodepage"/>
        <w:sz w:val="14"/>
        <w:szCs w:val="14"/>
      </w:rPr>
      <w:id w:val="330954886"/>
      <w:docPartObj>
        <w:docPartGallery w:val="Page Numbers (Bottom of Page)"/>
        <w:docPartUnique/>
      </w:docPartObj>
    </w:sdtPr>
    <w:sdtContent>
      <w:p w:rsidRPr="008443A5" w:rsidR="008443A5" w:rsidP="008443A5" w:rsidRDefault="008443A5" w14:paraId="0681E33D" w14:textId="77777777">
        <w:pPr>
          <w:pStyle w:val="Pieddepage"/>
          <w:framePr w:wrap="none" w:hAnchor="page" w:vAnchor="text" w:x="5906" w:y="18"/>
          <w:rPr>
            <w:rStyle w:val="Numrodepage"/>
            <w:sz w:val="14"/>
            <w:szCs w:val="14"/>
            <w:lang w:val="fr-FR"/>
          </w:rPr>
        </w:pPr>
        <w:r w:rsidRPr="008443A5">
          <w:rPr>
            <w:rStyle w:val="Numrodepage"/>
            <w:sz w:val="14"/>
            <w:szCs w:val="14"/>
          </w:rPr>
          <w:fldChar w:fldCharType="begin"/>
        </w:r>
        <w:r w:rsidRPr="008443A5">
          <w:rPr>
            <w:rStyle w:val="Numrodepage"/>
            <w:sz w:val="14"/>
            <w:szCs w:val="14"/>
            <w:lang w:val="fr-FR"/>
          </w:rPr>
          <w:instrText xml:space="preserve"> PAGE </w:instrText>
        </w:r>
        <w:r w:rsidRPr="008443A5">
          <w:rPr>
            <w:rStyle w:val="Numrodepage"/>
            <w:sz w:val="14"/>
            <w:szCs w:val="14"/>
          </w:rPr>
          <w:fldChar w:fldCharType="separate"/>
        </w:r>
        <w:r w:rsidR="00F35120">
          <w:rPr>
            <w:rStyle w:val="Numrodepage"/>
            <w:noProof/>
            <w:sz w:val="14"/>
            <w:szCs w:val="14"/>
            <w:lang w:val="fr-FR"/>
          </w:rPr>
          <w:t>2</w:t>
        </w:r>
        <w:r w:rsidRPr="008443A5">
          <w:rPr>
            <w:rStyle w:val="Numrodepage"/>
            <w:sz w:val="14"/>
            <w:szCs w:val="14"/>
          </w:rPr>
          <w:fldChar w:fldCharType="end"/>
        </w:r>
      </w:p>
    </w:sdtContent>
    <w:sdtEndPr>
      <w:rPr>
        <w:rStyle w:val="Numrodepage"/>
        <w:sz w:val="14"/>
        <w:szCs w:val="14"/>
      </w:rPr>
    </w:sdtEndPr>
  </w:sdt>
  <w:p w:rsidRPr="008E067B" w:rsidR="008443A5" w:rsidRDefault="008443A5" w14:paraId="3FF74C17" w14:textId="77777777">
    <w:pPr>
      <w:pStyle w:val="Pieddepage"/>
      <w:rPr>
        <w:lang w:val="fr-FR"/>
      </w:rPr>
    </w:pPr>
  </w:p>
</w:ftr>
</file>

<file path=word/footer4.xml><?xml version="1.0" encoding="utf-8"?>
<w:ftr xmlns:w14="http://schemas.microsoft.com/office/word/2010/wordml" xmlns:w="http://schemas.openxmlformats.org/wordprocessingml/2006/main">
  <w:tbl>
    <w:tblPr>
      <w:tblStyle w:val="TableauNormal"/>
      <w:bidiVisual w:val="0"/>
      <w:tblW w:w="0" w:type="auto"/>
      <w:tblLook w:val="06A0" w:firstRow="1" w:lastRow="0" w:firstColumn="1" w:lastColumn="0" w:noHBand="1" w:noVBand="1"/>
    </w:tblPr>
    <w:tblGrid>
      <w:gridCol w:w="3325"/>
      <w:gridCol w:w="3325"/>
      <w:gridCol w:w="3325"/>
    </w:tblGrid>
    <w:tr w:rsidR="679F5A91" w:rsidTr="679F5A91" w14:paraId="0673E316">
      <w:trPr>
        <w:trHeight w:val="300"/>
      </w:trPr>
      <w:tc>
        <w:tcPr>
          <w:tcW w:w="3325" w:type="dxa"/>
          <w:tcMar/>
        </w:tcPr>
        <w:p w:rsidR="679F5A91" w:rsidP="679F5A91" w:rsidRDefault="679F5A91" w14:paraId="66DBE286" w14:textId="1AD32CCD">
          <w:pPr>
            <w:pStyle w:val="En-tte"/>
            <w:bidi w:val="0"/>
            <w:ind w:left="-115"/>
            <w:jc w:val="left"/>
          </w:pPr>
        </w:p>
      </w:tc>
      <w:tc>
        <w:tcPr>
          <w:tcW w:w="3325" w:type="dxa"/>
          <w:tcMar/>
        </w:tcPr>
        <w:p w:rsidR="679F5A91" w:rsidP="679F5A91" w:rsidRDefault="679F5A91" w14:paraId="3E3C8F88" w14:textId="34FE874D">
          <w:pPr>
            <w:pStyle w:val="En-tte"/>
            <w:bidi w:val="0"/>
            <w:jc w:val="center"/>
          </w:pPr>
        </w:p>
      </w:tc>
      <w:tc>
        <w:tcPr>
          <w:tcW w:w="3325" w:type="dxa"/>
          <w:tcMar/>
        </w:tcPr>
        <w:p w:rsidR="679F5A91" w:rsidP="679F5A91" w:rsidRDefault="679F5A91" w14:paraId="6571355D" w14:textId="5FC1477A">
          <w:pPr>
            <w:pStyle w:val="En-tte"/>
            <w:bidi w:val="0"/>
            <w:ind w:right="-115"/>
            <w:jc w:val="right"/>
          </w:pPr>
        </w:p>
      </w:tc>
    </w:tr>
  </w:tbl>
  <w:p w:rsidR="679F5A91" w:rsidP="679F5A91" w:rsidRDefault="679F5A91" w14:paraId="772DA627" w14:textId="68A11961">
    <w:pPr>
      <w:pStyle w:val="Pieddepage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57728" w:rsidP="0079276E" w:rsidRDefault="00057728" w14:paraId="0034237E" w14:textId="77777777">
      <w:r>
        <w:separator/>
      </w:r>
    </w:p>
  </w:footnote>
  <w:footnote w:type="continuationSeparator" w:id="0">
    <w:p w:rsidR="00057728" w:rsidP="0079276E" w:rsidRDefault="00057728" w14:paraId="69E6FFBF" w14:textId="77777777">
      <w:r>
        <w:continuationSeparator/>
      </w:r>
    </w:p>
  </w:footnote>
  <w:footnote w:id="22552">
    <w:p w:rsidR="679F5A91" w:rsidP="679F5A91" w:rsidRDefault="679F5A91" w14:paraId="7026BBC9" w14:textId="1312D13A">
      <w:pPr>
        <w:pStyle w:val="FootnoteText"/>
        <w:bidi w:val="0"/>
      </w:pPr>
      <w:r w:rsidRPr="679F5A91">
        <w:rPr>
          <w:rStyle w:val="FootnoteReference"/>
        </w:rPr>
        <w:footnoteRef/>
      </w:r>
      <w:r w:rsidR="679F5A91">
        <w:rPr/>
        <w:t xml:space="preserve"> La signature électronique du fichier de trigger de tests sera mise à jour lors de la publication sur l’url de publique.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992DBA" w:rsidP="002A3D4C" w:rsidRDefault="008545C5" w14:paraId="41BDD098" w14:textId="4F57D97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b/>
        <w:bCs/>
        <w:noProof/>
        <w:sz w:val="24"/>
        <w:szCs w:val="24"/>
        <w:lang w:val="fr-FR" w:eastAsia="fr-FR"/>
      </w:rPr>
      <w:drawing>
        <wp:anchor distT="0" distB="0" distL="114300" distR="114300" simplePos="0" relativeHeight="251659264" behindDoc="0" locked="0" layoutInCell="1" allowOverlap="1" wp14:anchorId="4FA775E4" wp14:editId="66627C39">
          <wp:simplePos x="0" y="0"/>
          <wp:positionH relativeFrom="column">
            <wp:posOffset>-73025</wp:posOffset>
          </wp:positionH>
          <wp:positionV relativeFrom="paragraph">
            <wp:posOffset>-238760</wp:posOffset>
          </wp:positionV>
          <wp:extent cx="2851150" cy="1378585"/>
          <wp:effectExtent l="0" t="0" r="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1150" cy="13785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A3D4C">
      <w:rPr>
        <w:noProof/>
      </w:rPr>
      <w:drawing>
        <wp:inline distT="0" distB="0" distL="0" distR="0" wp14:anchorId="0864B5CC" wp14:editId="0402CDA2">
          <wp:extent cx="883920" cy="883920"/>
          <wp:effectExtent l="0" t="0" r="0" b="0"/>
          <wp:docPr id="1022281557" name="Image 2" descr="Qu'est-ce que l'Agence du Numérique en Santé (ANS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Qu'est-ce que l'Agence du Numérique en Santé (ANS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3920" cy="883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A3D4C">
      <w:rPr>
        <w:noProof/>
      </w:rPr>
      <w:drawing>
        <wp:inline distT="0" distB="0" distL="0" distR="0" wp14:anchorId="4B3EB0BA" wp14:editId="312B3555">
          <wp:extent cx="804646" cy="861060"/>
          <wp:effectExtent l="0" t="0" r="0" b="0"/>
          <wp:docPr id="667348501" name="Image 4" descr="MSSanté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MSSanté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5262" cy="883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1454E" w:rsidRDefault="002A3D4C" w14:paraId="3C674A13" w14:textId="3AB5463C">
    <w:pPr>
      <w:pStyle w:val="En-tte"/>
      <w:rPr>
        <w:lang w:val="fr-FR"/>
      </w:rPr>
    </w:pPr>
    <w:r>
      <w:rPr>
        <w:lang w:val="fr-FR"/>
      </w:rPr>
      <w:t xml:space="preserve">                                      </w:t>
    </w:r>
  </w:p>
  <w:p w:rsidR="002A3D4C" w:rsidP="002A3D4C" w:rsidRDefault="002A3D4C" w14:paraId="41706FEF" w14:textId="143B0691">
    <w:pPr>
      <w:pStyle w:val="En-tte"/>
      <w:jc w:val="right"/>
      <w:rPr>
        <w:lang w:val="fr-FR"/>
      </w:rPr>
    </w:pPr>
  </w:p>
  <w:p w:rsidRPr="00097AC4" w:rsidR="002A3D4C" w:rsidRDefault="002A3D4C" w14:paraId="12163D94" w14:textId="2FF08CA4">
    <w:pPr>
      <w:pStyle w:val="En-tte"/>
      <w:rPr>
        <w:b/>
        <w:bCs/>
        <w:sz w:val="20"/>
        <w:szCs w:val="20"/>
        <w:lang w:val="fr-FR"/>
      </w:rPr>
    </w:pPr>
    <w:r w:rsidRPr="00097AC4">
      <w:rPr>
        <w:b/>
        <w:bCs/>
        <w:sz w:val="20"/>
        <w:szCs w:val="20"/>
        <w:lang w:val="fr-FR"/>
      </w:rPr>
      <w:t>Délégation au numérique en santé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623FE" w:rsidR="00B623FE" w:rsidP="00B623FE" w:rsidRDefault="00B623FE" w14:paraId="0D840CEC" w14:textId="7777777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6">
    <w:nsid w:val="42d771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ceb14a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hint="default" w:ascii="Arial" w:hAnsi="Arial" w:eastAsiaTheme="minorHAnsi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hint="default" w:ascii="Arial" w:hAnsi="Arial" w:eastAsia="Arial" w:cs="Arial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2" w15:restartNumberingAfterBreak="0">
    <w:nsid w:val="41ED6F55"/>
    <w:multiLevelType w:val="hybridMultilevel"/>
    <w:tmpl w:val="E424F13E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hint="default" w:ascii="Arial" w:hAnsi="Aria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hint="default" w:ascii="Arial" w:hAnsi="Arial" w:eastAsia="Arial" w:cs="Arial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7">
    <w:abstractNumId w:val="6"/>
  </w:num>
  <w:num w:numId="6">
    <w:abstractNumId w:val="5"/>
  </w:num>
  <w:num w:numId="1" w16cid:durableId="73550869">
    <w:abstractNumId w:val="1"/>
  </w:num>
  <w:num w:numId="2" w16cid:durableId="848981548">
    <w:abstractNumId w:val="3"/>
  </w:num>
  <w:num w:numId="3" w16cid:durableId="1960062004">
    <w:abstractNumId w:val="4"/>
  </w:num>
  <w:num w:numId="4" w16cid:durableId="364259258">
    <w:abstractNumId w:val="0"/>
  </w:num>
  <w:num w:numId="5" w16cid:durableId="11917271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trackRevisions w:val="false"/>
  <w:documentProtection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D4C"/>
    <w:rsid w:val="00001DCF"/>
    <w:rsid w:val="000301D7"/>
    <w:rsid w:val="00041EC8"/>
    <w:rsid w:val="00057728"/>
    <w:rsid w:val="00077A96"/>
    <w:rsid w:val="000924D0"/>
    <w:rsid w:val="00097AC4"/>
    <w:rsid w:val="000A7802"/>
    <w:rsid w:val="000B4EE3"/>
    <w:rsid w:val="000F1089"/>
    <w:rsid w:val="001748BA"/>
    <w:rsid w:val="0018181C"/>
    <w:rsid w:val="001A4FEE"/>
    <w:rsid w:val="001B7B18"/>
    <w:rsid w:val="001E7434"/>
    <w:rsid w:val="001F35ED"/>
    <w:rsid w:val="002079AE"/>
    <w:rsid w:val="00211923"/>
    <w:rsid w:val="002243F6"/>
    <w:rsid w:val="00243565"/>
    <w:rsid w:val="00247974"/>
    <w:rsid w:val="00263180"/>
    <w:rsid w:val="002716AC"/>
    <w:rsid w:val="00290741"/>
    <w:rsid w:val="00292737"/>
    <w:rsid w:val="002973A4"/>
    <w:rsid w:val="002A3D4C"/>
    <w:rsid w:val="002A6968"/>
    <w:rsid w:val="002C3085"/>
    <w:rsid w:val="002D4C14"/>
    <w:rsid w:val="002D7F4F"/>
    <w:rsid w:val="002E1D37"/>
    <w:rsid w:val="002F60B5"/>
    <w:rsid w:val="003056B6"/>
    <w:rsid w:val="0037472B"/>
    <w:rsid w:val="003760FE"/>
    <w:rsid w:val="003776DE"/>
    <w:rsid w:val="003A425B"/>
    <w:rsid w:val="003D4054"/>
    <w:rsid w:val="00423F71"/>
    <w:rsid w:val="00431A4F"/>
    <w:rsid w:val="0044182E"/>
    <w:rsid w:val="00442A82"/>
    <w:rsid w:val="00465630"/>
    <w:rsid w:val="00481DD9"/>
    <w:rsid w:val="004849D6"/>
    <w:rsid w:val="004B070E"/>
    <w:rsid w:val="004C5882"/>
    <w:rsid w:val="004D1047"/>
    <w:rsid w:val="005005EF"/>
    <w:rsid w:val="005329A8"/>
    <w:rsid w:val="00590D9F"/>
    <w:rsid w:val="005A0B6E"/>
    <w:rsid w:val="005C00FB"/>
    <w:rsid w:val="005C6237"/>
    <w:rsid w:val="005E4CA3"/>
    <w:rsid w:val="005F07C8"/>
    <w:rsid w:val="005F1C4E"/>
    <w:rsid w:val="005F2E98"/>
    <w:rsid w:val="005F7B65"/>
    <w:rsid w:val="0061454E"/>
    <w:rsid w:val="00622CE8"/>
    <w:rsid w:val="006542B1"/>
    <w:rsid w:val="00670C89"/>
    <w:rsid w:val="006815B3"/>
    <w:rsid w:val="006A48F5"/>
    <w:rsid w:val="006A6DE9"/>
    <w:rsid w:val="006E5A9A"/>
    <w:rsid w:val="007059B4"/>
    <w:rsid w:val="00737A68"/>
    <w:rsid w:val="0074724D"/>
    <w:rsid w:val="00753DD8"/>
    <w:rsid w:val="00774D33"/>
    <w:rsid w:val="0078108E"/>
    <w:rsid w:val="0079276E"/>
    <w:rsid w:val="007B2CAA"/>
    <w:rsid w:val="007E1A7A"/>
    <w:rsid w:val="007E39E5"/>
    <w:rsid w:val="007F74B4"/>
    <w:rsid w:val="00801939"/>
    <w:rsid w:val="00807CCD"/>
    <w:rsid w:val="008202D7"/>
    <w:rsid w:val="00820F9C"/>
    <w:rsid w:val="00823E47"/>
    <w:rsid w:val="008371C7"/>
    <w:rsid w:val="008443A5"/>
    <w:rsid w:val="00851458"/>
    <w:rsid w:val="008545C5"/>
    <w:rsid w:val="00865666"/>
    <w:rsid w:val="008A0987"/>
    <w:rsid w:val="008A6E80"/>
    <w:rsid w:val="008C5E2F"/>
    <w:rsid w:val="008D05E3"/>
    <w:rsid w:val="008E067B"/>
    <w:rsid w:val="009219AD"/>
    <w:rsid w:val="00926548"/>
    <w:rsid w:val="00932053"/>
    <w:rsid w:val="0097681C"/>
    <w:rsid w:val="00992DBA"/>
    <w:rsid w:val="00996F94"/>
    <w:rsid w:val="009A7788"/>
    <w:rsid w:val="009E4E64"/>
    <w:rsid w:val="009F07CF"/>
    <w:rsid w:val="009F1FBB"/>
    <w:rsid w:val="009F6BBF"/>
    <w:rsid w:val="009F7FD8"/>
    <w:rsid w:val="00A04B32"/>
    <w:rsid w:val="00A30EA6"/>
    <w:rsid w:val="00A3791B"/>
    <w:rsid w:val="00A5306E"/>
    <w:rsid w:val="00A72F59"/>
    <w:rsid w:val="00A8461C"/>
    <w:rsid w:val="00A90DEB"/>
    <w:rsid w:val="00A94300"/>
    <w:rsid w:val="00AB0D0D"/>
    <w:rsid w:val="00AB27FD"/>
    <w:rsid w:val="00AE0B46"/>
    <w:rsid w:val="00B017CF"/>
    <w:rsid w:val="00B045BB"/>
    <w:rsid w:val="00B10185"/>
    <w:rsid w:val="00B21E8A"/>
    <w:rsid w:val="00B244AE"/>
    <w:rsid w:val="00B55A05"/>
    <w:rsid w:val="00B611CC"/>
    <w:rsid w:val="00B623FE"/>
    <w:rsid w:val="00B84924"/>
    <w:rsid w:val="00B938EB"/>
    <w:rsid w:val="00BB0895"/>
    <w:rsid w:val="00BD5B09"/>
    <w:rsid w:val="00C138A7"/>
    <w:rsid w:val="00C36CAB"/>
    <w:rsid w:val="00C412BD"/>
    <w:rsid w:val="00C54BAD"/>
    <w:rsid w:val="00C67312"/>
    <w:rsid w:val="00C8537B"/>
    <w:rsid w:val="00CB1A3F"/>
    <w:rsid w:val="00CD5E65"/>
    <w:rsid w:val="00CF5E61"/>
    <w:rsid w:val="00D00BB4"/>
    <w:rsid w:val="00D10C52"/>
    <w:rsid w:val="00D13006"/>
    <w:rsid w:val="00D262EC"/>
    <w:rsid w:val="00D63BA0"/>
    <w:rsid w:val="00D6529E"/>
    <w:rsid w:val="00D75B77"/>
    <w:rsid w:val="00D950E3"/>
    <w:rsid w:val="00DA052C"/>
    <w:rsid w:val="00DA194F"/>
    <w:rsid w:val="00DA6C3D"/>
    <w:rsid w:val="00DD015D"/>
    <w:rsid w:val="00DD4E44"/>
    <w:rsid w:val="00E13FDD"/>
    <w:rsid w:val="00E30C47"/>
    <w:rsid w:val="00E32CA2"/>
    <w:rsid w:val="00E56942"/>
    <w:rsid w:val="00E57D7A"/>
    <w:rsid w:val="00E64F5A"/>
    <w:rsid w:val="00E75FC7"/>
    <w:rsid w:val="00E82750"/>
    <w:rsid w:val="00E95F90"/>
    <w:rsid w:val="00EA6B88"/>
    <w:rsid w:val="00EB3DB4"/>
    <w:rsid w:val="00EC49E5"/>
    <w:rsid w:val="00EE7EA7"/>
    <w:rsid w:val="00EF7BC3"/>
    <w:rsid w:val="00EF7D46"/>
    <w:rsid w:val="00F04A7E"/>
    <w:rsid w:val="00F35120"/>
    <w:rsid w:val="00F36496"/>
    <w:rsid w:val="00F476D8"/>
    <w:rsid w:val="00F67DE3"/>
    <w:rsid w:val="00F72A52"/>
    <w:rsid w:val="00F9231F"/>
    <w:rsid w:val="00FA43A3"/>
    <w:rsid w:val="00FA5689"/>
    <w:rsid w:val="00FD5CC3"/>
    <w:rsid w:val="02D2AC29"/>
    <w:rsid w:val="03D98094"/>
    <w:rsid w:val="0B133471"/>
    <w:rsid w:val="0E6BE5A4"/>
    <w:rsid w:val="10FA45D8"/>
    <w:rsid w:val="10FA45D8"/>
    <w:rsid w:val="11AB68CE"/>
    <w:rsid w:val="13695D80"/>
    <w:rsid w:val="14CC4FD8"/>
    <w:rsid w:val="19C9793B"/>
    <w:rsid w:val="1EAA8AFB"/>
    <w:rsid w:val="1F151A66"/>
    <w:rsid w:val="211E1EE1"/>
    <w:rsid w:val="276D2477"/>
    <w:rsid w:val="282DC176"/>
    <w:rsid w:val="28BA77FF"/>
    <w:rsid w:val="2DCE0D0F"/>
    <w:rsid w:val="2DCE0D0F"/>
    <w:rsid w:val="2E661CE0"/>
    <w:rsid w:val="362D251E"/>
    <w:rsid w:val="37EDF996"/>
    <w:rsid w:val="39A166FB"/>
    <w:rsid w:val="3EB34E49"/>
    <w:rsid w:val="4203709F"/>
    <w:rsid w:val="49B172AB"/>
    <w:rsid w:val="49F1696F"/>
    <w:rsid w:val="4C24B0F7"/>
    <w:rsid w:val="4C24B0F7"/>
    <w:rsid w:val="4CA0AB16"/>
    <w:rsid w:val="4F18C014"/>
    <w:rsid w:val="5016DD58"/>
    <w:rsid w:val="544D4915"/>
    <w:rsid w:val="59F50EEE"/>
    <w:rsid w:val="5D547DF7"/>
    <w:rsid w:val="5E135725"/>
    <w:rsid w:val="5F54E919"/>
    <w:rsid w:val="601A6A23"/>
    <w:rsid w:val="60F08AFD"/>
    <w:rsid w:val="620128DF"/>
    <w:rsid w:val="677C0670"/>
    <w:rsid w:val="679F5A91"/>
    <w:rsid w:val="68FE8B46"/>
    <w:rsid w:val="71393F66"/>
    <w:rsid w:val="736DC5FF"/>
    <w:rsid w:val="7D900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CBA0EA"/>
  <w15:docId w15:val="{5913060F-0B0D-4841-ADCB-EAD4138F6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cs="Arial" w:eastAsiaTheme="minorHAns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uiPriority="9" w:semiHidden="1" w:unhideWhenUsed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801939"/>
    <w:rPr>
      <w:rFonts w:ascii="Marianne" w:hAnsi="Marianne"/>
      <w:sz w:val="18"/>
    </w:rPr>
  </w:style>
  <w:style w:type="paragraph" w:styleId="Titre1">
    <w:name w:val="heading 1"/>
    <w:basedOn w:val="Normal"/>
    <w:next w:val="Corpsdetexte"/>
    <w:link w:val="Titre1Car"/>
    <w:uiPriority w:val="9"/>
    <w:qFormat/>
    <w:rsid w:val="00E56942"/>
    <w:pPr>
      <w:jc w:val="center"/>
      <w:outlineLvl w:val="0"/>
    </w:pPr>
    <w:rPr>
      <w:b/>
      <w:bCs/>
      <w:sz w:val="24"/>
      <w:szCs w:val="24"/>
      <w:lang w:val="fr-FR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E56942"/>
    <w:rPr>
      <w:sz w:val="20"/>
      <w:szCs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styleId="TableParagraph" w:customStyle="1">
    <w:name w:val="Table Paragraph"/>
    <w:basedOn w:val="Normal"/>
    <w:uiPriority w:val="1"/>
  </w:style>
  <w:style w:type="character" w:styleId="Lienhypertexte">
    <w:uiPriority w:val="99"/>
    <w:name w:val="Hyperlink"/>
    <w:basedOn w:val="DefaultParagraphFont"/>
    <w:unhideWhenUsed/>
    <w:rsid w:val="679F5A91"/>
    <w:rPr>
      <w:color w:val="5770BE"/>
      <w:u w:val="single"/>
    </w:rPr>
  </w:style>
  <w:style w:type="paragraph" w:styleId="Date1" w:customStyle="1">
    <w:name w:val="Date1"/>
    <w:basedOn w:val="Normal"/>
    <w:next w:val="Corpsdetexte"/>
    <w:link w:val="dateCar"/>
    <w:qFormat/>
    <w:rsid w:val="00E56942"/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styleId="dateCar" w:customStyle="true">
    <w:uiPriority w:val="1"/>
    <w:name w:val="date Car"/>
    <w:basedOn w:val="DefaultParagraphFont"/>
    <w:link w:val="Date1"/>
    <w:rsid w:val="679F5A91"/>
    <w:rPr>
      <w:i w:val="1"/>
      <w:iCs w:val="1"/>
      <w:color w:val="231F20"/>
      <w:sz w:val="20"/>
      <w:szCs w:val="20"/>
      <w:lang w:val="fr-FR"/>
    </w:rPr>
  </w:style>
  <w:style w:type="character" w:styleId="En-tteCar" w:customStyle="true">
    <w:uiPriority w:val="99"/>
    <w:name w:val="En-tête Car"/>
    <w:basedOn w:val="DefaultParagraphFont"/>
    <w:link w:val="En-tte"/>
    <w:rsid w:val="679F5A91"/>
    <w:rPr>
      <w:rFonts w:ascii="Arial" w:hAnsi="Arial" w:eastAsia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styleId="PieddepageCar" w:customStyle="true">
    <w:uiPriority w:val="99"/>
    <w:name w:val="Pied de page Car"/>
    <w:basedOn w:val="DefaultParagraphFont"/>
    <w:link w:val="Pieddepage"/>
    <w:rsid w:val="679F5A91"/>
    <w:rPr>
      <w:rFonts w:ascii="Arial" w:hAnsi="Arial" w:eastAsia="Arial" w:cs="Arial"/>
    </w:rPr>
  </w:style>
  <w:style w:type="paragraph" w:styleId="Objet" w:customStyle="1">
    <w:name w:val="Objet"/>
    <w:basedOn w:val="Corpsdetexte"/>
    <w:next w:val="Corpsdetexte"/>
    <w:link w:val="ObjetCar"/>
    <w:qFormat/>
    <w:rsid w:val="00E56942"/>
    <w:pPr>
      <w:spacing w:before="103" w:line="242" w:lineRule="exact"/>
    </w:pPr>
    <w:rPr>
      <w:b/>
      <w:color w:val="231F20"/>
    </w:rPr>
  </w:style>
  <w:style w:type="paragraph" w:styleId="Signat" w:customStyle="1">
    <w:name w:val="Signat"/>
    <w:basedOn w:val="Titre1"/>
    <w:next w:val="Corpsdetexte"/>
    <w:link w:val="SignatCar"/>
    <w:qFormat/>
    <w:rsid w:val="00E56942"/>
    <w:pPr>
      <w:jc w:val="right"/>
    </w:pPr>
    <w:rPr>
      <w:bCs w:val="0"/>
      <w:color w:val="231F20"/>
      <w:sz w:val="16"/>
      <w:szCs w:val="16"/>
    </w:rPr>
  </w:style>
  <w:style w:type="character" w:styleId="CorpsdetexteCar" w:customStyle="true">
    <w:uiPriority w:val="1"/>
    <w:name w:val="Corps de texte Car"/>
    <w:basedOn w:val="DefaultParagraphFont"/>
    <w:link w:val="Corpsdetexte"/>
    <w:rsid w:val="679F5A91"/>
    <w:rPr>
      <w:sz w:val="20"/>
      <w:szCs w:val="20"/>
      <w:lang w:val="fr-FR"/>
    </w:rPr>
  </w:style>
  <w:style w:type="character" w:styleId="ObjetCar" w:customStyle="1">
    <w:name w:val="Objet Car"/>
    <w:basedOn w:val="CorpsdetexteCar"/>
    <w:link w:val="Objet"/>
    <w:rsid w:val="00E56942"/>
    <w:rPr>
      <w:b/>
      <w:color w:val="231F20"/>
      <w:sz w:val="20"/>
      <w:szCs w:val="20"/>
      <w:lang w:val="fr-FR"/>
    </w:rPr>
  </w:style>
  <w:style w:type="character" w:styleId="Titre1Car" w:customStyle="true">
    <w:uiPriority w:val="9"/>
    <w:name w:val="Titre 1 Car"/>
    <w:basedOn w:val="DefaultParagraphFont"/>
    <w:link w:val="Titre1"/>
    <w:rsid w:val="679F5A91"/>
    <w:rPr>
      <w:b w:val="1"/>
      <w:bCs w:val="1"/>
      <w:sz w:val="24"/>
      <w:szCs w:val="24"/>
      <w:lang w:val="fr-FR"/>
    </w:rPr>
  </w:style>
  <w:style w:type="character" w:styleId="SignatCar" w:customStyle="1">
    <w:name w:val="Signat Car"/>
    <w:basedOn w:val="Titre1Car"/>
    <w:link w:val="Signat"/>
    <w:rsid w:val="00E56942"/>
    <w:rPr>
      <w:b/>
      <w:bCs w:val="0"/>
      <w:color w:val="231F20"/>
      <w:sz w:val="16"/>
      <w:szCs w:val="16"/>
      <w:lang w:val="fr-FR"/>
    </w:rPr>
  </w:style>
  <w:style w:type="paragraph" w:styleId="Titredelapage" w:customStyle="1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hAnsiTheme="minorHAnsi" w:eastAsiaTheme="minorEastAsia" w:cstheme="minorBidi"/>
      <w:b/>
      <w:bCs/>
      <w:sz w:val="24"/>
      <w:szCs w:val="20"/>
      <w:lang w:val="fr-FR" w:eastAsia="fr-FR"/>
    </w:rPr>
  </w:style>
  <w:style w:type="paragraph" w:styleId="Sous-titrecentrbold" w:customStyle="1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styleId="TitredelapageCar" w:customStyle="1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styleId="Sous-titrecentrboldCar" w:customStyle="1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styleId="Sous-titre1" w:customStyle="1">
    <w:name w:val="Sous-titre1"/>
    <w:basedOn w:val="Normal"/>
    <w:next w:val="Corpsdetexte"/>
    <w:link w:val="Sous-titre1Car"/>
    <w:qFormat/>
    <w:rsid w:val="00E56942"/>
    <w:pPr>
      <w:jc w:val="center"/>
    </w:pPr>
    <w:rPr>
      <w:b/>
      <w:bCs/>
      <w:sz w:val="16"/>
      <w:szCs w:val="16"/>
      <w:lang w:val="fr-FR"/>
    </w:rPr>
  </w:style>
  <w:style w:type="paragraph" w:styleId="Sous-titre2" w:customStyle="1">
    <w:name w:val="Sous-titre 2"/>
    <w:basedOn w:val="Sous-titre1"/>
    <w:next w:val="Corpsdetexte"/>
    <w:link w:val="Sous-titre2Car"/>
    <w:qFormat/>
    <w:rsid w:val="00E56942"/>
    <w:rPr>
      <w:b w:val="0"/>
      <w:bCs w:val="0"/>
    </w:rPr>
  </w:style>
  <w:style w:type="character" w:styleId="Sous-titre1Car" w:customStyle="true">
    <w:uiPriority w:val="1"/>
    <w:name w:val="Sous-titre1 Car"/>
    <w:basedOn w:val="DefaultParagraphFont"/>
    <w:link w:val="Sous-titre1"/>
    <w:rsid w:val="679F5A91"/>
    <w:rPr>
      <w:b w:val="1"/>
      <w:bCs w:val="1"/>
      <w:sz w:val="16"/>
      <w:szCs w:val="16"/>
      <w:lang w:val="fr-FR"/>
    </w:rPr>
  </w:style>
  <w:style w:type="paragraph" w:styleId="Titre1demapage" w:customStyle="1">
    <w:name w:val="Titre 1 de ma page"/>
    <w:basedOn w:val="Corpsdetexte"/>
    <w:next w:val="Corpsdetexte"/>
    <w:link w:val="Titre1demapageCar"/>
    <w:autoRedefine/>
    <w:qFormat/>
    <w:rsid w:val="0097681C"/>
    <w:pPr>
      <w:spacing w:before="1"/>
      <w:jc w:val="center"/>
    </w:pPr>
    <w:rPr>
      <w:b/>
      <w:bCs/>
    </w:rPr>
  </w:style>
  <w:style w:type="character" w:styleId="Sous-titre2Car" w:customStyle="1">
    <w:name w:val="Sous-titre 2 Car"/>
    <w:basedOn w:val="Sous-titre1Car"/>
    <w:link w:val="Sous-titre2"/>
    <w:rsid w:val="00E56942"/>
    <w:rPr>
      <w:b w:val="0"/>
      <w:bCs w:val="0"/>
      <w:sz w:val="16"/>
      <w:szCs w:val="16"/>
      <w:lang w:val="fr-FR"/>
    </w:rPr>
  </w:style>
  <w:style w:type="paragraph" w:styleId="Titre2demapage" w:customStyle="1">
    <w:name w:val="Titre 2 de ma page"/>
    <w:basedOn w:val="Titre1demapage"/>
    <w:next w:val="Corpsdetexte"/>
    <w:link w:val="Titre2demapageCar"/>
    <w:autoRedefine/>
    <w:qFormat/>
    <w:rsid w:val="00E56942"/>
    <w:pPr>
      <w:spacing w:line="276" w:lineRule="auto"/>
    </w:pPr>
    <w:rPr>
      <w:sz w:val="16"/>
      <w:szCs w:val="16"/>
    </w:rPr>
  </w:style>
  <w:style w:type="character" w:styleId="Titre1demapageCar" w:customStyle="1">
    <w:name w:val="Titre 1 de ma page Car"/>
    <w:basedOn w:val="CorpsdetexteCar"/>
    <w:link w:val="Titre1demapage"/>
    <w:rsid w:val="0097681C"/>
    <w:rPr>
      <w:rFonts w:ascii="Marianne" w:hAnsi="Marianne"/>
      <w:b/>
      <w:bCs/>
      <w:sz w:val="20"/>
      <w:szCs w:val="20"/>
      <w:lang w:val="fr-FR"/>
    </w:rPr>
  </w:style>
  <w:style w:type="paragraph" w:styleId="Titre3demapage" w:customStyle="1">
    <w:name w:val="Titre 3 de ma page"/>
    <w:basedOn w:val="Titre2demapage"/>
    <w:next w:val="Corpsdetexte"/>
    <w:link w:val="Titre3demapageCar"/>
    <w:qFormat/>
    <w:rsid w:val="00E56942"/>
    <w:rPr>
      <w:b w:val="0"/>
      <w:bCs w:val="0"/>
    </w:rPr>
  </w:style>
  <w:style w:type="character" w:styleId="Titre2demapageCar" w:customStyle="1">
    <w:name w:val="Titre 2 de ma page Car"/>
    <w:basedOn w:val="Titre1demapageCar"/>
    <w:link w:val="Titre2demapage"/>
    <w:rsid w:val="00E56942"/>
    <w:rPr>
      <w:rFonts w:ascii="Marianne" w:hAnsi="Marianne"/>
      <w:b/>
      <w:bCs/>
      <w:sz w:val="16"/>
      <w:szCs w:val="16"/>
      <w:lang w:val="fr-FR"/>
    </w:rPr>
  </w:style>
  <w:style w:type="character" w:styleId="Titre3demapageCar" w:customStyle="1">
    <w:name w:val="Titre 3 de ma page Car"/>
    <w:basedOn w:val="Titre2demapageCar"/>
    <w:link w:val="Titre3demapage"/>
    <w:rsid w:val="00E56942"/>
    <w:rPr>
      <w:rFonts w:ascii="Marianne" w:hAnsi="Marianne"/>
      <w:b w:val="0"/>
      <w:bCs w:val="0"/>
      <w:sz w:val="16"/>
      <w:szCs w:val="16"/>
      <w:lang w:val="fr-FR"/>
    </w:rPr>
  </w:style>
  <w:style w:type="paragraph" w:styleId="Date2" w:customStyle="1">
    <w:name w:val="Date 2"/>
    <w:basedOn w:val="Date1"/>
    <w:next w:val="Corpsdetexte"/>
    <w:link w:val="Date2Car"/>
    <w:qFormat/>
    <w:rsid w:val="00E56942"/>
    <w:pPr>
      <w:jc w:val="right"/>
    </w:pPr>
    <w:rPr>
      <w:sz w:val="16"/>
      <w:szCs w:val="16"/>
    </w:rPr>
  </w:style>
  <w:style w:type="paragraph" w:styleId="PieddePage2" w:customStyle="1">
    <w:name w:val="Pied de Page 2"/>
    <w:basedOn w:val="Normal"/>
    <w:next w:val="Corpsdetexte"/>
    <w:link w:val="PieddePage2Car"/>
    <w:qFormat/>
    <w:rsid w:val="00E56942"/>
    <w:pPr>
      <w:spacing w:line="161" w:lineRule="exact"/>
    </w:pPr>
    <w:rPr>
      <w:color w:val="939598"/>
      <w:sz w:val="14"/>
      <w:lang w:val="fr-FR"/>
    </w:rPr>
  </w:style>
  <w:style w:type="character" w:styleId="Date2Car" w:customStyle="1">
    <w:name w:val="Date 2 Car"/>
    <w:basedOn w:val="dateCar"/>
    <w:link w:val="Date2"/>
    <w:rsid w:val="00E56942"/>
    <w:rPr>
      <w:i/>
      <w:color w:val="231F20"/>
      <w:sz w:val="16"/>
      <w:szCs w:val="16"/>
      <w:lang w:val="fr-FR"/>
    </w:rPr>
  </w:style>
  <w:style w:type="paragraph" w:styleId="Intituldirection" w:customStyle="1">
    <w:name w:val="Intitulé direction"/>
    <w:basedOn w:val="En-tte"/>
    <w:next w:val="Corpsdetexte"/>
    <w:link w:val="IntituldirectionCar"/>
    <w:qFormat/>
    <w:rsid w:val="00E56942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styleId="PieddePage2Car" w:customStyle="true">
    <w:uiPriority w:val="1"/>
    <w:name w:val="Pied de Page 2 Car"/>
    <w:basedOn w:val="DefaultParagraphFont"/>
    <w:link w:val="PieddePage2"/>
    <w:rsid w:val="679F5A91"/>
    <w:rPr>
      <w:color w:val="939598"/>
      <w:sz w:val="14"/>
      <w:szCs w:val="14"/>
      <w:lang w:val="fr-FR"/>
    </w:rPr>
  </w:style>
  <w:style w:type="character" w:styleId="IntituldirectionCar" w:customStyle="1">
    <w:name w:val="Intitulé direction Car"/>
    <w:basedOn w:val="En-tteCar"/>
    <w:link w:val="Intituldirection"/>
    <w:rsid w:val="00E56942"/>
    <w:rPr>
      <w:rFonts w:ascii="Arial" w:hAnsi="Arial" w:eastAsia="Arial" w:cs="Arial"/>
      <w:b/>
      <w:bCs/>
      <w:sz w:val="24"/>
      <w:szCs w:val="24"/>
    </w:rPr>
  </w:style>
  <w:style w:type="paragraph" w:styleId="IntituleDirecteur" w:customStyle="1">
    <w:name w:val="Intitule Directeur"/>
    <w:basedOn w:val="Corpsdetexte"/>
    <w:next w:val="Corpsdetexte"/>
    <w:link w:val="IntituleDirecteurCar"/>
    <w:qFormat/>
    <w:rsid w:val="00E56942"/>
    <w:rPr>
      <w:sz w:val="24"/>
      <w:szCs w:val="24"/>
    </w:rPr>
  </w:style>
  <w:style w:type="character" w:styleId="IntituleDirecteurCar" w:customStyle="1">
    <w:name w:val="Intitule Directeur Car"/>
    <w:basedOn w:val="CorpsdetexteCar"/>
    <w:link w:val="IntituleDirecteur"/>
    <w:rsid w:val="00E56942"/>
    <w:rPr>
      <w:sz w:val="24"/>
      <w:szCs w:val="24"/>
      <w:lang w:val="fr-FR"/>
    </w:rPr>
  </w:style>
  <w:style w:type="paragraph" w:styleId="Pieddepage20" w:customStyle="1">
    <w:name w:val="Pied de page 2"/>
    <w:basedOn w:val="Normal"/>
    <w:next w:val="Corpsdetexte"/>
    <w:link w:val="Pieddepage2Car0"/>
    <w:qFormat/>
    <w:rsid w:val="00F476D8"/>
    <w:pPr>
      <w:spacing w:line="161" w:lineRule="exact"/>
    </w:pPr>
    <w:rPr>
      <w:color w:val="939598"/>
      <w:sz w:val="14"/>
      <w:lang w:val="fr-FR"/>
    </w:rPr>
  </w:style>
  <w:style w:type="character" w:styleId="Pieddepage2Car0" w:customStyle="true">
    <w:uiPriority w:val="1"/>
    <w:name w:val="Pied de page 2 Car"/>
    <w:basedOn w:val="DefaultParagraphFont"/>
    <w:link w:val="Pieddepage20"/>
    <w:rsid w:val="679F5A91"/>
    <w:rPr>
      <w:color w:val="939598"/>
      <w:sz w:val="14"/>
      <w:szCs w:val="14"/>
      <w:lang w:val="fr-FR"/>
    </w:rPr>
  </w:style>
  <w:style w:type="character" w:styleId="Numrodepage">
    <w:uiPriority w:val="99"/>
    <w:name w:val="page number"/>
    <w:basedOn w:val="DefaultParagraphFont"/>
    <w:semiHidden/>
    <w:unhideWhenUsed/>
    <w:rsid w:val="679F5A91"/>
  </w:style>
  <w:style w:type="character" w:styleId="Mentionnonrsolue1" w:customStyle="true">
    <w:uiPriority w:val="99"/>
    <w:name w:val="Mention non résolue1"/>
    <w:basedOn w:val="DefaultParagraphFont"/>
    <w:semiHidden/>
    <w:unhideWhenUsed/>
    <w:rsid w:val="679F5A91"/>
    <w:rPr>
      <w:color w:val="605E5C"/>
    </w:rPr>
  </w:style>
  <w:style w:type="paragraph" w:styleId="FootnoteText">
    <w:uiPriority w:val="99"/>
    <w:name w:val="footnote text"/>
    <w:basedOn w:val="Normal"/>
    <w:semiHidden/>
    <w:unhideWhenUsed/>
    <w:rsid w:val="679F5A91"/>
    <w:rPr>
      <w:sz w:val="20"/>
      <w:szCs w:val="20"/>
    </w:rPr>
    <w:pPr>
      <w:spacing w:after="0" w:line="240" w:lineRule="auto"/>
    </w:pPr>
  </w:style>
  <w:style w:type="character" w:styleId="FootnoteReference">
    <w:uiPriority w:val="99"/>
    <w:name w:val="footnote reference"/>
    <w:basedOn w:val="DefaultParagraphFont"/>
    <w:semiHidden/>
    <w:unhideWhenUsed/>
    <w:rsid w:val="679F5A91"/>
    <w:rPr>
      <w:vertAlign w:val="superscript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au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oter" Target="foot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Relationship Type="http://schemas.openxmlformats.org/officeDocument/2006/relationships/hyperlink" Target="http://igc-sante.esante.gouv.fr/PC%20TEST/" TargetMode="External" Id="R497be47bbef54fc3" /><Relationship Type="http://schemas.openxmlformats.org/officeDocument/2006/relationships/footer" Target="footer4.xml" Id="R3f086dd2bf3d4dbe" /><Relationship Type="http://schemas.openxmlformats.org/officeDocument/2006/relationships/hyperlink" Target="http://www.w3.org/TR/xmldsig-core/" TargetMode="External" Id="R5a7834ceed2f4be1" /><Relationship Type="http://schemas.openxmlformats.org/officeDocument/2006/relationships/hyperlink" Target="http://www.w3.org/TR/xmldsig-core/xmldsig-core-schema.xsd" TargetMode="External" Id="Rb7c0af1c8e6d4b6e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manuel.Clout\OneDrive%20-%20Minist&#232;res%20sociaux\Documents\DNS\00%20Personnel\MODELES\CHARTE%20GRAPHIQUE%20+%20TEMPLATE\Template_vide_DNS.dotx" TargetMode="External"/></Relationships>
</file>

<file path=word/theme/theme1.xml><?xml version="1.0" encoding="utf-8"?>
<a:theme xmlns:a="http://schemas.openxmlformats.org/drawingml/2006/main" xmlns:thm15="http://schemas.microsoft.com/office/thememl/2012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229D95DB84C341BE68AD8B5058EEDE" ma:contentTypeVersion="23" ma:contentTypeDescription="Crée un document." ma:contentTypeScope="" ma:versionID="307c8e8c41e15ebc9ec69dc740665b14">
  <xsd:schema xmlns:xsd="http://www.w3.org/2001/XMLSchema" xmlns:xs="http://www.w3.org/2001/XMLSchema" xmlns:p="http://schemas.microsoft.com/office/2006/metadata/properties" xmlns:ns1="http://schemas.microsoft.com/sharepoint/v3" xmlns:ns2="51bc01aa-08ab-4208-b541-d92dfbe33f64" xmlns:ns3="17d13f71-f065-4f09-8787-38d5d93a2db4" targetNamespace="http://schemas.microsoft.com/office/2006/metadata/properties" ma:root="true" ma:fieldsID="1ba53afa45e562244c8f760eb4344335" ns1:_="" ns2:_="" ns3:_="">
    <xsd:import namespace="http://schemas.microsoft.com/sharepoint/v3"/>
    <xsd:import namespace="51bc01aa-08ab-4208-b541-d92dfbe33f64"/>
    <xsd:import namespace="17d13f71-f065-4f09-8787-38d5d93a2d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Commentaire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bc01aa-08ab-4208-b541-d92dfbe33f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Commentaires" ma:index="12" nillable="true" ma:displayName="Description du document" ma:description="pièce à numéroter pour transmission avec DSGC" ma:format="Dropdown" ma:internalName="Commentaires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État de validation" ma:internalName="_x00c9_tat_x0020_de_x0020_validation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3f71-f065-4f09-8787-38d5d93a2db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64f3f3e-fd8f-4959-bb31-8ed5788ac763}" ma:internalName="TaxCatchAll" ma:showField="CatchAllData" ma:web="17d13f71-f065-4f09-8787-38d5d93a2d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7d13f71-f065-4f09-8787-38d5d93a2db4" xsi:nil="true"/>
    <lcf76f155ced4ddcb4097134ff3c332f xmlns="51bc01aa-08ab-4208-b541-d92dfbe33f64">
      <Terms xmlns="http://schemas.microsoft.com/office/infopath/2007/PartnerControls"/>
    </lcf76f155ced4ddcb4097134ff3c332f>
    <_ip_UnifiedCompliancePolicyUIAction xmlns="http://schemas.microsoft.com/sharepoint/v3" xsi:nil="true"/>
    <_Flow_SignoffStatus xmlns="51bc01aa-08ab-4208-b541-d92dfbe33f64" xsi:nil="true"/>
    <Commentaires xmlns="51bc01aa-08ab-4208-b541-d92dfbe33f64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4A6BDC8-B7B3-478C-8761-D1240026F5AE}"/>
</file>

<file path=customXml/itemProps2.xml><?xml version="1.0" encoding="utf-8"?>
<ds:datastoreItem xmlns:ds="http://schemas.openxmlformats.org/officeDocument/2006/customXml" ds:itemID="{C3949FDD-799E-4533-ACC1-E12E091DBD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C83ADD-BDA5-4575-870C-D2144E4395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24E9AE-5500-4014-A092-2AFB9F634A37}">
  <ds:schemaRefs>
    <ds:schemaRef ds:uri="http://schemas.microsoft.com/office/2006/metadata/properties"/>
    <ds:schemaRef ds:uri="http://schemas.microsoft.com/office/infopath/2007/PartnerControls"/>
    <ds:schemaRef ds:uri="379b3bdf-a8b2-42e1-abc8-fe0f954e29d0"/>
    <ds:schemaRef ds:uri="e2013445-e960-4bd1-b2a6-75a3959efea1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Template_vide_DNS.dotx</ap:Template>
  <ap:Application>Microsoft Word for the web</ap:Application>
  <ap:DocSecurity>0</ap:DocSecurity>
  <ap:ScaleCrop>false</ap:ScaleCrop>
  <ap:Company>Ministères Chargés des Affaires Sociales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Impression</dc:title>
  <dc:creator>CLOUT, Emmanuel (DNS)</dc:creator>
  <lastModifiedBy>CLOUT, Emmanuel (DNS)</lastModifiedBy>
  <revision>14</revision>
  <dcterms:created xsi:type="dcterms:W3CDTF">2026-06-12T07:20:00.0000000Z</dcterms:created>
  <dcterms:modified xsi:type="dcterms:W3CDTF">2026-07-17T14:22:13.7092902Z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MSIP_Label_3094c1fb-3db8-4cce-b079-9b022302847f_Enabled">
    <vt:lpwstr>true</vt:lpwstr>
  </property>
  <property fmtid="{D5CDD505-2E9C-101B-9397-08002B2CF9AE}" pid="6" name="MSIP_Label_3094c1fb-3db8-4cce-b079-9b022302847f_SetDate">
    <vt:lpwstr>2025-10-15T14:01:26Z</vt:lpwstr>
  </property>
  <property fmtid="{D5CDD505-2E9C-101B-9397-08002B2CF9AE}" pid="7" name="MSIP_Label_3094c1fb-3db8-4cce-b079-9b022302847f_Method">
    <vt:lpwstr>Standard</vt:lpwstr>
  </property>
  <property fmtid="{D5CDD505-2E9C-101B-9397-08002B2CF9AE}" pid="8" name="MSIP_Label_3094c1fb-3db8-4cce-b079-9b022302847f_Name">
    <vt:lpwstr>[Prod v5] C1 - Standard</vt:lpwstr>
  </property>
  <property fmtid="{D5CDD505-2E9C-101B-9397-08002B2CF9AE}" pid="9" name="MSIP_Label_3094c1fb-3db8-4cce-b079-9b022302847f_SiteId">
    <vt:lpwstr>035e5292-5a25-4509-bb08-a555f7d31a8b</vt:lpwstr>
  </property>
  <property fmtid="{D5CDD505-2E9C-101B-9397-08002B2CF9AE}" pid="10" name="MSIP_Label_3094c1fb-3db8-4cce-b079-9b022302847f_ActionId">
    <vt:lpwstr>a55d7c4f-b8a9-4d26-8d97-1aca7180c9e0</vt:lpwstr>
  </property>
  <property fmtid="{D5CDD505-2E9C-101B-9397-08002B2CF9AE}" pid="11" name="MSIP_Label_3094c1fb-3db8-4cce-b079-9b022302847f_ContentBits">
    <vt:lpwstr>0</vt:lpwstr>
  </property>
  <property fmtid="{D5CDD505-2E9C-101B-9397-08002B2CF9AE}" pid="12" name="MSIP_Label_3094c1fb-3db8-4cce-b079-9b022302847f_Tag">
    <vt:lpwstr>10, 3, 0, 1</vt:lpwstr>
  </property>
  <property fmtid="{D5CDD505-2E9C-101B-9397-08002B2CF9AE}" pid="13" name="ContentTypeId">
    <vt:lpwstr>0x01010027229D95DB84C341BE68AD8B5058EEDE</vt:lpwstr>
  </property>
  <property fmtid="{D5CDD505-2E9C-101B-9397-08002B2CF9AE}" pid="14" name="MediaServiceImageTags">
    <vt:lpwstr/>
  </property>
</Properties>
</file>